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100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C023A4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C023A4">
        <w:rPr>
          <w:rFonts w:eastAsia="標楷體" w:hint="eastAsia"/>
          <w:sz w:val="28"/>
        </w:rPr>
        <w:t xml:space="preserve">         </w:t>
      </w:r>
      <w:r>
        <w:rPr>
          <w:rFonts w:eastAsia="標楷體" w:hint="eastAsia"/>
          <w:sz w:val="28"/>
        </w:rPr>
        <w:t>適用科別：</w:t>
      </w:r>
      <w:r w:rsidR="00010884">
        <w:rPr>
          <w:rFonts w:eastAsia="標楷體" w:hint="eastAsia"/>
          <w:sz w:val="28"/>
        </w:rPr>
        <w:t>觀光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8B773C">
        <w:rPr>
          <w:rFonts w:eastAsia="標楷體" w:hint="eastAsia"/>
          <w:sz w:val="28"/>
        </w:rPr>
        <w:t xml:space="preserve">          </w:t>
      </w:r>
      <w:r>
        <w:rPr>
          <w:rFonts w:eastAsia="標楷體" w:hint="eastAsia"/>
          <w:sz w:val="28"/>
        </w:rPr>
        <w:t>年級：</w:t>
      </w:r>
      <w:r w:rsidR="00960B0B">
        <w:rPr>
          <w:rFonts w:eastAsia="標楷體" w:hint="eastAsia"/>
          <w:sz w:val="28"/>
        </w:rPr>
        <w:t>二</w:t>
      </w:r>
      <w:r w:rsidR="00E4596E">
        <w:rPr>
          <w:rFonts w:eastAsia="標楷體" w:hint="eastAsia"/>
          <w:sz w:val="28"/>
        </w:rPr>
        <w:t>正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8B773C" w:rsidRDefault="008B773C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加強學生國學基本常識。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2.</w:t>
      </w:r>
      <w:r>
        <w:rPr>
          <w:rFonts w:eastAsia="標楷體" w:hint="eastAsia"/>
          <w:sz w:val="28"/>
        </w:rPr>
        <w:t>學習體會古典文學作品之意境、精神。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3.</w:t>
      </w:r>
      <w:r>
        <w:rPr>
          <w:rFonts w:eastAsia="標楷體" w:hint="eastAsia"/>
          <w:sz w:val="28"/>
        </w:rPr>
        <w:t>熟悉文言文作品常用之字詞、語法、修辭。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>
        <w:rPr>
          <w:rFonts w:eastAsia="標楷體" w:hint="eastAsia"/>
          <w:sz w:val="28"/>
        </w:rPr>
        <w:t>4.</w:t>
      </w:r>
      <w:r>
        <w:rPr>
          <w:rFonts w:eastAsia="標楷體" w:hint="eastAsia"/>
          <w:sz w:val="28"/>
        </w:rPr>
        <w:t>強化閱讀長篇作品之能力。</w:t>
      </w:r>
    </w:p>
    <w:p w:rsidR="008B773C" w:rsidRDefault="008B773C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5.</w:t>
      </w:r>
      <w:r w:rsidR="00721348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>
        <w:rPr>
          <w:rFonts w:eastAsia="標楷體" w:hint="eastAsia"/>
          <w:sz w:val="28"/>
        </w:rPr>
        <w:t>2</w:t>
      </w:r>
      <w:r w:rsidR="00D53FD1">
        <w:rPr>
          <w:rFonts w:eastAsia="標楷體" w:hint="eastAsia"/>
          <w:sz w:val="28"/>
        </w:rPr>
        <w:t xml:space="preserve">　上課週數：</w:t>
      </w:r>
      <w:r>
        <w:rPr>
          <w:rFonts w:eastAsia="標楷體" w:hint="eastAsia"/>
          <w:sz w:val="28"/>
        </w:rPr>
        <w:t>19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>2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>
        <w:rPr>
          <w:rFonts w:eastAsia="標楷體" w:hint="eastAsia"/>
          <w:sz w:val="28"/>
        </w:rPr>
        <w:t>38</w:t>
      </w:r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8"/>
        <w:gridCol w:w="8552"/>
      </w:tblGrid>
      <w:tr w:rsidR="00D53FD1" w:rsidTr="00E4596E">
        <w:trPr>
          <w:cantSplit/>
          <w:trHeight w:hRule="exact" w:val="2411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5AF2" w:rsidRPr="00960B0B" w:rsidRDefault="009279FD" w:rsidP="00960B0B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</w:tc>
      </w:tr>
      <w:tr w:rsidR="00D53FD1" w:rsidTr="00E4596E">
        <w:trPr>
          <w:cantSplit/>
          <w:trHeight w:hRule="exact" w:val="3820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9279FD" w:rsidRDefault="009279FD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課文：</w:t>
            </w:r>
            <w:r>
              <w:rPr>
                <w:rFonts w:eastAsia="標楷體" w:hint="eastAsia"/>
                <w:sz w:val="28"/>
              </w:rPr>
              <w:t>正文講解，文章全篇主旨與段落大意講授，作者特殊心境說</w:t>
            </w:r>
          </w:p>
          <w:p w:rsidR="009279FD" w:rsidRDefault="009279FD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明。</w:t>
            </w:r>
          </w:p>
          <w:p w:rsidR="00CD4F00" w:rsidRDefault="009279FD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2.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CD4F00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3. </w:t>
            </w:r>
            <w:r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721348">
              <w:rPr>
                <w:rFonts w:eastAsia="標楷體" w:hint="eastAsia"/>
                <w:sz w:val="28"/>
              </w:rPr>
              <w:t>特殊、文言文詞彙講解；多種讀音、通同字介紹；</w:t>
            </w:r>
            <w:r>
              <w:rPr>
                <w:rFonts w:eastAsia="標楷體" w:hint="eastAsia"/>
                <w:sz w:val="28"/>
              </w:rPr>
              <w:t>生</w:t>
            </w:r>
          </w:p>
          <w:p w:rsidR="00CD4F00" w:rsidRDefault="00721348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難字、冷僻字之寫法、讀音。</w:t>
            </w:r>
          </w:p>
          <w:p w:rsidR="00CD4F00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4.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史中的位置、重要性，以及與同時期相關之作者介紹，並課文寫作背景。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D55AF2" w:rsidRPr="00CD4F00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 w:rsidRPr="008746E9">
              <w:rPr>
                <w:rFonts w:eastAsia="標楷體" w:hint="eastAsia"/>
                <w:sz w:val="28"/>
              </w:rPr>
              <w:t>時事、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E230E" w:rsidRDefault="00DE230E">
      <w:pPr>
        <w:spacing w:line="400" w:lineRule="exact"/>
        <w:rPr>
          <w:rFonts w:eastAsia="標楷體"/>
          <w:sz w:val="28"/>
        </w:rPr>
      </w:pPr>
    </w:p>
    <w:p w:rsidR="00D53FD1" w:rsidRDefault="00DE230E">
      <w:pPr>
        <w:spacing w:line="400" w:lineRule="exact"/>
        <w:rPr>
          <w:rFonts w:eastAsia="標楷體"/>
          <w:sz w:val="28"/>
        </w:rPr>
      </w:pPr>
      <w:r>
        <w:rPr>
          <w:rFonts w:eastAsia="標楷體" w:hint="eastAsia"/>
          <w:sz w:val="28"/>
        </w:rPr>
        <w:t>＊本表除書面外，請加附電子檔，</w:t>
      </w:r>
      <w:r>
        <w:rPr>
          <w:rFonts w:eastAsia="標楷體" w:hint="eastAsia"/>
          <w:sz w:val="28"/>
        </w:rPr>
        <w:t>e-mail:</w:t>
      </w: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AAD" w:rsidRDefault="00691AAD" w:rsidP="00C023A4">
      <w:r>
        <w:separator/>
      </w:r>
    </w:p>
  </w:endnote>
  <w:endnote w:type="continuationSeparator" w:id="0">
    <w:p w:rsidR="00691AAD" w:rsidRDefault="00691AAD" w:rsidP="00C02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AAD" w:rsidRDefault="00691AAD" w:rsidP="00C023A4">
      <w:r>
        <w:separator/>
      </w:r>
    </w:p>
  </w:footnote>
  <w:footnote w:type="continuationSeparator" w:id="0">
    <w:p w:rsidR="00691AAD" w:rsidRDefault="00691AAD" w:rsidP="00C02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attachedTemplate r:id="rId1"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A41C08"/>
    <w:rsid w:val="00010884"/>
    <w:rsid w:val="00167BDE"/>
    <w:rsid w:val="001F761C"/>
    <w:rsid w:val="002B42F9"/>
    <w:rsid w:val="00440782"/>
    <w:rsid w:val="00691AAD"/>
    <w:rsid w:val="007110A6"/>
    <w:rsid w:val="00713D30"/>
    <w:rsid w:val="00721348"/>
    <w:rsid w:val="007A201C"/>
    <w:rsid w:val="007A2B44"/>
    <w:rsid w:val="00814AC4"/>
    <w:rsid w:val="008746E9"/>
    <w:rsid w:val="00883B04"/>
    <w:rsid w:val="008B773C"/>
    <w:rsid w:val="00910EE0"/>
    <w:rsid w:val="009279FD"/>
    <w:rsid w:val="00960B0B"/>
    <w:rsid w:val="009B256B"/>
    <w:rsid w:val="00A41C08"/>
    <w:rsid w:val="00A834CB"/>
    <w:rsid w:val="00C023A4"/>
    <w:rsid w:val="00C75F50"/>
    <w:rsid w:val="00CD4F00"/>
    <w:rsid w:val="00D44FBC"/>
    <w:rsid w:val="00D53FD1"/>
    <w:rsid w:val="00D55AF2"/>
    <w:rsid w:val="00DE230E"/>
    <w:rsid w:val="00E17470"/>
    <w:rsid w:val="00E4596E"/>
    <w:rsid w:val="00EE6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</Template>
  <TotalTime>5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XiaoBaoSilver</cp:lastModifiedBy>
  <cp:revision>6</cp:revision>
  <cp:lastPrinted>2011-08-12T02:30:00Z</cp:lastPrinted>
  <dcterms:created xsi:type="dcterms:W3CDTF">2011-09-06T09:23:00Z</dcterms:created>
  <dcterms:modified xsi:type="dcterms:W3CDTF">2011-09-06T13:06:00Z</dcterms:modified>
</cp:coreProperties>
</file>