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7A201C">
        <w:rPr>
          <w:rFonts w:eastAsia="標楷體" w:hint="eastAsia"/>
          <w:sz w:val="48"/>
        </w:rPr>
        <w:t>100</w:t>
      </w:r>
      <w:r>
        <w:rPr>
          <w:rFonts w:eastAsia="標楷體" w:hint="eastAsia"/>
          <w:sz w:val="48"/>
        </w:rPr>
        <w:t>學年度第</w:t>
      </w:r>
      <w:r>
        <w:rPr>
          <w:rFonts w:eastAsia="標楷體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C023A4">
        <w:rPr>
          <w:rFonts w:eastAsia="標楷體" w:hint="eastAsia"/>
          <w:sz w:val="28"/>
        </w:rPr>
        <w:t>國文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</w:t>
      </w:r>
      <w:r w:rsidR="00C023A4">
        <w:rPr>
          <w:rFonts w:eastAsia="標楷體" w:hint="eastAsia"/>
          <w:sz w:val="28"/>
        </w:rPr>
        <w:t xml:space="preserve">         </w:t>
      </w:r>
      <w:r>
        <w:rPr>
          <w:rFonts w:eastAsia="標楷體" w:hint="eastAsia"/>
          <w:sz w:val="28"/>
        </w:rPr>
        <w:t>適用科別：</w:t>
      </w:r>
      <w:r w:rsidR="008B773C">
        <w:rPr>
          <w:rFonts w:eastAsia="標楷體" w:hint="eastAsia"/>
          <w:sz w:val="28"/>
        </w:rPr>
        <w:t>商經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</w:t>
      </w:r>
      <w:r w:rsidR="008B773C">
        <w:rPr>
          <w:rFonts w:eastAsia="標楷體" w:hint="eastAsia"/>
          <w:sz w:val="28"/>
        </w:rPr>
        <w:t xml:space="preserve">          </w:t>
      </w:r>
      <w:r>
        <w:rPr>
          <w:rFonts w:eastAsia="標楷體" w:hint="eastAsia"/>
          <w:sz w:val="28"/>
        </w:rPr>
        <w:t>年級：</w:t>
      </w:r>
      <w:r w:rsidR="008B773C">
        <w:rPr>
          <w:rFonts w:eastAsia="標楷體" w:hint="eastAsia"/>
          <w:sz w:val="28"/>
        </w:rPr>
        <w:t>三</w:t>
      </w:r>
      <w:r w:rsidR="00946378">
        <w:rPr>
          <w:rFonts w:eastAsia="標楷體" w:hint="eastAsia"/>
          <w:sz w:val="28"/>
        </w:rPr>
        <w:t>忠、孝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8B773C" w:rsidRDefault="008B773C" w:rsidP="008B773C">
      <w:pPr>
        <w:spacing w:line="0" w:lineRule="atLeast"/>
        <w:ind w:leftChars="38"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　　</w:t>
      </w:r>
      <w:r>
        <w:rPr>
          <w:rFonts w:eastAsia="標楷體" w:hint="eastAsia"/>
          <w:sz w:val="28"/>
        </w:rPr>
        <w:t>1.</w:t>
      </w:r>
      <w:r>
        <w:rPr>
          <w:rFonts w:eastAsia="標楷體" w:hint="eastAsia"/>
          <w:sz w:val="28"/>
        </w:rPr>
        <w:t>加強學生國學基本常識。</w:t>
      </w:r>
    </w:p>
    <w:p w:rsidR="008B773C" w:rsidRDefault="008B773C" w:rsidP="008B773C">
      <w:pPr>
        <w:spacing w:line="0" w:lineRule="atLeast"/>
        <w:ind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　　</w:t>
      </w:r>
      <w:r>
        <w:rPr>
          <w:rFonts w:eastAsia="標楷體" w:hint="eastAsia"/>
          <w:sz w:val="28"/>
        </w:rPr>
        <w:t>2.</w:t>
      </w:r>
      <w:r>
        <w:rPr>
          <w:rFonts w:eastAsia="標楷體" w:hint="eastAsia"/>
          <w:sz w:val="28"/>
        </w:rPr>
        <w:t>學習體會古典文學作品之意境、精神。</w:t>
      </w:r>
    </w:p>
    <w:p w:rsidR="008B773C" w:rsidRDefault="008B773C" w:rsidP="008B773C">
      <w:pPr>
        <w:spacing w:line="0" w:lineRule="atLeast"/>
        <w:ind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　　</w:t>
      </w:r>
      <w:r>
        <w:rPr>
          <w:rFonts w:eastAsia="標楷體" w:hint="eastAsia"/>
          <w:sz w:val="28"/>
        </w:rPr>
        <w:t>3.</w:t>
      </w:r>
      <w:r>
        <w:rPr>
          <w:rFonts w:eastAsia="標楷體" w:hint="eastAsia"/>
          <w:sz w:val="28"/>
        </w:rPr>
        <w:t>熟悉文言文作品常用之字詞、語法、修辭。</w:t>
      </w:r>
    </w:p>
    <w:p w:rsidR="008B773C" w:rsidRDefault="008B773C" w:rsidP="008B773C">
      <w:pPr>
        <w:spacing w:line="0" w:lineRule="atLeast"/>
        <w:ind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　　</w:t>
      </w:r>
      <w:r>
        <w:rPr>
          <w:rFonts w:eastAsia="標楷體" w:hint="eastAsia"/>
          <w:sz w:val="28"/>
        </w:rPr>
        <w:t>4.</w:t>
      </w:r>
      <w:r>
        <w:rPr>
          <w:rFonts w:eastAsia="標楷體" w:hint="eastAsia"/>
          <w:sz w:val="28"/>
        </w:rPr>
        <w:t>強化閱讀長篇作品之能力。</w:t>
      </w:r>
    </w:p>
    <w:p w:rsidR="008B773C" w:rsidRDefault="008B773C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5.</w:t>
      </w:r>
      <w:r>
        <w:rPr>
          <w:rFonts w:eastAsia="標楷體" w:hint="eastAsia"/>
          <w:sz w:val="28"/>
        </w:rPr>
        <w:t>作文寫作綱領掌握。</w:t>
      </w:r>
    </w:p>
    <w:p w:rsidR="00D55AF2" w:rsidRDefault="00D55AF2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6.</w:t>
      </w:r>
      <w:r>
        <w:rPr>
          <w:rFonts w:eastAsia="標楷體" w:hint="eastAsia"/>
          <w:sz w:val="28"/>
        </w:rPr>
        <w:t>課外常識補充。</w:t>
      </w:r>
    </w:p>
    <w:p w:rsidR="008B773C" w:rsidRPr="008B773C" w:rsidRDefault="00D55AF2" w:rsidP="00D55AF2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7.</w:t>
      </w:r>
      <w:r>
        <w:rPr>
          <w:rFonts w:eastAsia="標楷體" w:hint="eastAsia"/>
          <w:sz w:val="28"/>
        </w:rPr>
        <w:t>統測題目練習。</w:t>
      </w:r>
    </w:p>
    <w:p w:rsidR="00D53FD1" w:rsidRDefault="008B773C" w:rsidP="008B773C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8B773C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>
        <w:rPr>
          <w:rFonts w:eastAsia="標楷體" w:hint="eastAsia"/>
          <w:sz w:val="28"/>
        </w:rPr>
        <w:t>2</w:t>
      </w:r>
      <w:r w:rsidR="00D53FD1">
        <w:rPr>
          <w:rFonts w:eastAsia="標楷體" w:hint="eastAsia"/>
          <w:sz w:val="28"/>
        </w:rPr>
        <w:t xml:space="preserve">　上課週數：</w:t>
      </w:r>
      <w:r>
        <w:rPr>
          <w:rFonts w:eastAsia="標楷體" w:hint="eastAsia"/>
          <w:sz w:val="28"/>
        </w:rPr>
        <w:t>19</w:t>
      </w:r>
      <w:r w:rsidR="00D53FD1">
        <w:rPr>
          <w:rFonts w:eastAsia="標楷體" w:hint="eastAsia"/>
          <w:sz w:val="28"/>
        </w:rPr>
        <w:t xml:space="preserve">   </w:t>
      </w:r>
      <w:r w:rsidR="00D53FD1">
        <w:rPr>
          <w:rFonts w:eastAsia="標楷體" w:hint="eastAsia"/>
          <w:sz w:val="28"/>
        </w:rPr>
        <w:t>每週授課節數：</w:t>
      </w:r>
      <w:r>
        <w:rPr>
          <w:rFonts w:eastAsia="標楷體" w:hint="eastAsia"/>
          <w:sz w:val="28"/>
        </w:rPr>
        <w:t>2</w:t>
      </w:r>
      <w:r w:rsidR="00D53FD1">
        <w:rPr>
          <w:rFonts w:eastAsia="標楷體" w:hint="eastAsia"/>
          <w:sz w:val="28"/>
        </w:rPr>
        <w:t>節</w:t>
      </w:r>
      <w:r w:rsidR="00D53FD1">
        <w:rPr>
          <w:rFonts w:eastAsia="標楷體" w:hint="eastAsia"/>
          <w:sz w:val="28"/>
        </w:rPr>
        <w:t xml:space="preserve">   </w:t>
      </w:r>
      <w:r w:rsidR="00D53FD1">
        <w:rPr>
          <w:rFonts w:eastAsia="標楷體" w:hint="eastAsia"/>
          <w:sz w:val="28"/>
        </w:rPr>
        <w:t>合計</w:t>
      </w:r>
      <w:r>
        <w:rPr>
          <w:rFonts w:eastAsia="標楷體" w:hint="eastAsia"/>
          <w:sz w:val="28"/>
        </w:rPr>
        <w:t>38</w:t>
      </w:r>
      <w:r w:rsidR="00D53FD1"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8"/>
        <w:gridCol w:w="8552"/>
      </w:tblGrid>
      <w:tr w:rsidR="00D53FD1" w:rsidTr="00D55AF2">
        <w:trPr>
          <w:cantSplit/>
          <w:trHeight w:hRule="exact" w:val="2898"/>
        </w:trPr>
        <w:tc>
          <w:tcPr>
            <w:tcW w:w="1708" w:type="dxa"/>
            <w:vAlign w:val="center"/>
          </w:tcPr>
          <w:p w:rsidR="00D53FD1" w:rsidRDefault="00D53FD1" w:rsidP="009279FD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  <w:vAlign w:val="center"/>
          </w:tcPr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課文正文解析、題旨與段旨說明。</w:t>
            </w:r>
          </w:p>
          <w:p w:rsidR="00CD4F00" w:rsidRDefault="00CD4F00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文章章法、修辭學釋例。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課文注釋、生難字音與字形補充。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題解、作者，創作動機與背景。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國學常識補充，文學流變史概念加強。</w:t>
            </w:r>
          </w:p>
          <w:p w:rsidR="00D53FD1" w:rsidRDefault="009279FD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課外常識補充。</w:t>
            </w:r>
          </w:p>
          <w:p w:rsidR="00D55AF2" w:rsidRPr="009279FD" w:rsidRDefault="00D55AF2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統測題目練習。</w:t>
            </w:r>
          </w:p>
        </w:tc>
      </w:tr>
      <w:tr w:rsidR="00D53FD1" w:rsidTr="00D55AF2">
        <w:trPr>
          <w:cantSplit/>
          <w:trHeight w:hRule="exact" w:val="4116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9279FD" w:rsidRDefault="009279FD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1. </w:t>
            </w:r>
            <w:r w:rsidRPr="00CD4F00">
              <w:rPr>
                <w:rFonts w:eastAsia="標楷體" w:hint="eastAsia"/>
                <w:b/>
                <w:sz w:val="28"/>
              </w:rPr>
              <w:t>課文：</w:t>
            </w:r>
            <w:r>
              <w:rPr>
                <w:rFonts w:eastAsia="標楷體" w:hint="eastAsia"/>
                <w:sz w:val="28"/>
              </w:rPr>
              <w:t>正文講解，文章全篇主旨與段落大意講授，作者特殊心境說</w:t>
            </w:r>
          </w:p>
          <w:p w:rsidR="009279FD" w:rsidRDefault="009279FD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明。</w:t>
            </w:r>
          </w:p>
          <w:p w:rsidR="00CD4F00" w:rsidRDefault="009279FD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2. </w:t>
            </w:r>
            <w:r w:rsidR="00CD4F00" w:rsidRPr="00CD4F00">
              <w:rPr>
                <w:rFonts w:eastAsia="標楷體" w:hint="eastAsia"/>
                <w:b/>
                <w:sz w:val="28"/>
              </w:rPr>
              <w:t>章法、修辭：</w:t>
            </w:r>
            <w:r w:rsidR="00CD4F00">
              <w:rPr>
                <w:rFonts w:eastAsia="標楷體" w:hint="eastAsia"/>
                <w:sz w:val="28"/>
              </w:rPr>
              <w:t>各課文學體例，常見、常用之修辭介紹。</w:t>
            </w:r>
          </w:p>
          <w:p w:rsidR="00CD4F00" w:rsidRDefault="00CD4F00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3. </w:t>
            </w:r>
            <w:r w:rsidRPr="00CD4F00">
              <w:rPr>
                <w:rFonts w:eastAsia="標楷體" w:hint="eastAsia"/>
                <w:b/>
                <w:sz w:val="28"/>
              </w:rPr>
              <w:t>注釋、生字：</w:t>
            </w:r>
            <w:r>
              <w:rPr>
                <w:rFonts w:eastAsia="標楷體" w:hint="eastAsia"/>
                <w:sz w:val="28"/>
              </w:rPr>
              <w:t>特殊、文言文詞彙講解，多種讀音、通同字介紹。生</w:t>
            </w:r>
          </w:p>
          <w:p w:rsidR="00CD4F00" w:rsidRDefault="00946378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難字、冷僻字之寫法、讀音</w:t>
            </w:r>
            <w:r w:rsidR="00CD4F00">
              <w:rPr>
                <w:rFonts w:eastAsia="標楷體" w:hint="eastAsia"/>
                <w:sz w:val="28"/>
              </w:rPr>
              <w:t>。</w:t>
            </w:r>
          </w:p>
          <w:p w:rsidR="00CD4F00" w:rsidRDefault="00CD4F00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4. </w:t>
            </w:r>
            <w:r w:rsidRPr="00CD4F00">
              <w:rPr>
                <w:rFonts w:eastAsia="標楷體" w:hint="eastAsia"/>
                <w:b/>
                <w:sz w:val="28"/>
              </w:rPr>
              <w:t>題解、作者：</w:t>
            </w:r>
            <w:r>
              <w:rPr>
                <w:rFonts w:eastAsia="標楷體" w:hint="eastAsia"/>
                <w:sz w:val="28"/>
              </w:rPr>
              <w:t>作者於</w:t>
            </w:r>
            <w:r w:rsidRPr="00CD4F00">
              <w:rPr>
                <w:rFonts w:eastAsia="標楷體" w:hint="eastAsia"/>
                <w:sz w:val="28"/>
              </w:rPr>
              <w:t>文學</w:t>
            </w:r>
            <w:r>
              <w:rPr>
                <w:rFonts w:eastAsia="標楷體" w:hint="eastAsia"/>
                <w:sz w:val="28"/>
              </w:rPr>
              <w:t>史中的位置、重要性，以及與同時期相關之作者介紹，並課文寫作背景。</w:t>
            </w:r>
          </w:p>
          <w:p w:rsidR="009279FD" w:rsidRDefault="00CD4F00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5. </w:t>
            </w:r>
            <w:r w:rsidRPr="008746E9">
              <w:rPr>
                <w:rFonts w:eastAsia="標楷體" w:hint="eastAsia"/>
                <w:b/>
                <w:sz w:val="28"/>
              </w:rPr>
              <w:t>國學常識：</w:t>
            </w:r>
            <w:r w:rsidR="008746E9">
              <w:rPr>
                <w:rFonts w:eastAsia="標楷體" w:hint="eastAsia"/>
                <w:sz w:val="28"/>
              </w:rPr>
              <w:t>文學史觀念補充，重要典故、義例介紹。</w:t>
            </w:r>
          </w:p>
          <w:p w:rsidR="008746E9" w:rsidRDefault="008746E9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6. </w:t>
            </w:r>
            <w:r w:rsidRPr="008746E9">
              <w:rPr>
                <w:rFonts w:eastAsia="標楷體" w:hint="eastAsia"/>
                <w:b/>
                <w:sz w:val="28"/>
              </w:rPr>
              <w:t>課外常識：</w:t>
            </w:r>
            <w:r w:rsidRPr="008746E9">
              <w:rPr>
                <w:rFonts w:eastAsia="標楷體" w:hint="eastAsia"/>
                <w:sz w:val="28"/>
              </w:rPr>
              <w:t>時事、</w:t>
            </w:r>
            <w:r>
              <w:rPr>
                <w:rFonts w:eastAsia="標楷體" w:hint="eastAsia"/>
                <w:sz w:val="28"/>
              </w:rPr>
              <w:t>現代文學、電影。</w:t>
            </w:r>
          </w:p>
          <w:p w:rsidR="00D55AF2" w:rsidRPr="00CD4F00" w:rsidRDefault="00D55AF2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7. </w:t>
            </w:r>
            <w:r w:rsidRPr="00D55AF2">
              <w:rPr>
                <w:rFonts w:eastAsia="標楷體" w:hint="eastAsia"/>
                <w:b/>
                <w:sz w:val="28"/>
              </w:rPr>
              <w:t>統測：</w:t>
            </w:r>
            <w:r>
              <w:rPr>
                <w:rFonts w:eastAsia="標楷體" w:hint="eastAsia"/>
                <w:sz w:val="28"/>
              </w:rPr>
              <w:t>試卷、題目演練。</w:t>
            </w: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DE230E" w:rsidRDefault="00DE230E">
      <w:pPr>
        <w:spacing w:line="400" w:lineRule="exact"/>
        <w:rPr>
          <w:rFonts w:eastAsia="標楷體"/>
          <w:sz w:val="28"/>
        </w:rPr>
      </w:pPr>
    </w:p>
    <w:p w:rsidR="00D53FD1" w:rsidRDefault="00DE230E">
      <w:pPr>
        <w:spacing w:line="40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＊本表除書面外，請加附電子檔，</w:t>
      </w:r>
      <w:r>
        <w:rPr>
          <w:rFonts w:eastAsia="標楷體" w:hint="eastAsia"/>
          <w:sz w:val="28"/>
        </w:rPr>
        <w:t>e-mail:</w:t>
      </w:r>
    </w:p>
    <w:sectPr w:rsidR="00D53FD1" w:rsidSect="00EE6C50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955" w:rsidRDefault="00926955" w:rsidP="00C023A4">
      <w:r>
        <w:separator/>
      </w:r>
    </w:p>
  </w:endnote>
  <w:endnote w:type="continuationSeparator" w:id="0">
    <w:p w:rsidR="00926955" w:rsidRDefault="00926955" w:rsidP="00C02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955" w:rsidRDefault="00926955" w:rsidP="00C023A4">
      <w:r>
        <w:separator/>
      </w:r>
    </w:p>
  </w:footnote>
  <w:footnote w:type="continuationSeparator" w:id="0">
    <w:p w:rsidR="00926955" w:rsidRDefault="00926955" w:rsidP="00C023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73B77"/>
    <w:multiLevelType w:val="hybridMultilevel"/>
    <w:tmpl w:val="6934514C"/>
    <w:lvl w:ilvl="0" w:tplc="B1C42B2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59E62E6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5A4FE6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7F86C9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8B66AE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BAA620B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A42ACA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9D08EA9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62AE94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2285803"/>
    <w:multiLevelType w:val="hybridMultilevel"/>
    <w:tmpl w:val="B8B81A0A"/>
    <w:lvl w:ilvl="0" w:tplc="D9262D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A01400F"/>
    <w:multiLevelType w:val="hybridMultilevel"/>
    <w:tmpl w:val="5278220A"/>
    <w:lvl w:ilvl="0" w:tplc="F9FCF8DC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9CDAFCA2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9A72981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60EC552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71C2813A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F58F898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6BC2599E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64A20086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4C54A194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6682565F"/>
    <w:multiLevelType w:val="singleLevel"/>
    <w:tmpl w:val="54C8F922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  <w:lang w:val="en-U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attachedTemplate r:id="rId1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A41C08"/>
    <w:rsid w:val="002B42F9"/>
    <w:rsid w:val="007110A6"/>
    <w:rsid w:val="007A201C"/>
    <w:rsid w:val="00814AC4"/>
    <w:rsid w:val="008746E9"/>
    <w:rsid w:val="008B773C"/>
    <w:rsid w:val="00910EE0"/>
    <w:rsid w:val="00926955"/>
    <w:rsid w:val="009279FD"/>
    <w:rsid w:val="00946378"/>
    <w:rsid w:val="009B256B"/>
    <w:rsid w:val="00A41C08"/>
    <w:rsid w:val="00C023A4"/>
    <w:rsid w:val="00C75F50"/>
    <w:rsid w:val="00CD4F00"/>
    <w:rsid w:val="00D53FD1"/>
    <w:rsid w:val="00D55AF2"/>
    <w:rsid w:val="00DC5424"/>
    <w:rsid w:val="00DE230E"/>
    <w:rsid w:val="00E17470"/>
    <w:rsid w:val="00EE6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C5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E6C50"/>
    <w:rPr>
      <w:color w:val="0000FF"/>
      <w:u w:val="single"/>
    </w:rPr>
  </w:style>
  <w:style w:type="paragraph" w:styleId="a4">
    <w:name w:val="header"/>
    <w:basedOn w:val="a"/>
    <w:link w:val="a5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C023A4"/>
    <w:rPr>
      <w:kern w:val="2"/>
    </w:rPr>
  </w:style>
  <w:style w:type="paragraph" w:styleId="a6">
    <w:name w:val="footer"/>
    <w:basedOn w:val="a"/>
    <w:link w:val="a7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C023A4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</Template>
  <TotalTime>5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XiaoBaoSilver</cp:lastModifiedBy>
  <cp:revision>4</cp:revision>
  <cp:lastPrinted>2011-08-12T02:30:00Z</cp:lastPrinted>
  <dcterms:created xsi:type="dcterms:W3CDTF">2011-09-06T09:00:00Z</dcterms:created>
  <dcterms:modified xsi:type="dcterms:W3CDTF">2011-09-06T13:07:00Z</dcterms:modified>
</cp:coreProperties>
</file>