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D1" w:rsidRDefault="00D53FD1">
      <w:pPr>
        <w:ind w:firstLineChars="100" w:firstLine="480"/>
        <w:rPr>
          <w:rFonts w:eastAsia="標楷體"/>
          <w:sz w:val="48"/>
        </w:rPr>
      </w:pPr>
      <w:bookmarkStart w:id="0" w:name="_GoBack"/>
      <w:bookmarkEnd w:id="0"/>
      <w:r>
        <w:rPr>
          <w:rFonts w:eastAsia="標楷體" w:hint="eastAsia"/>
          <w:sz w:val="48"/>
        </w:rPr>
        <w:t>臺北市稻江商職</w:t>
      </w:r>
      <w:r w:rsidR="00AE19A0">
        <w:rPr>
          <w:rFonts w:eastAsia="標楷體" w:hint="eastAsia"/>
          <w:sz w:val="48"/>
        </w:rPr>
        <w:t>10</w:t>
      </w:r>
      <w:r w:rsidR="00B424CB">
        <w:rPr>
          <w:rFonts w:eastAsia="標楷體" w:hint="eastAsia"/>
          <w:sz w:val="48"/>
        </w:rPr>
        <w:t>2</w:t>
      </w:r>
      <w:r>
        <w:rPr>
          <w:rFonts w:eastAsia="標楷體" w:hint="eastAsia"/>
          <w:sz w:val="48"/>
        </w:rPr>
        <w:t>學年度第</w:t>
      </w:r>
      <w:r>
        <w:rPr>
          <w:rFonts w:eastAsia="標楷體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10497C">
        <w:rPr>
          <w:rFonts w:eastAsia="標楷體" w:hint="eastAsia"/>
          <w:sz w:val="28"/>
        </w:rPr>
        <w:t>日</w:t>
      </w:r>
      <w:r w:rsidR="00AE19A0">
        <w:rPr>
          <w:rFonts w:eastAsia="標楷體" w:hint="eastAsia"/>
          <w:sz w:val="28"/>
        </w:rPr>
        <w:t>語</w:t>
      </w:r>
      <w:r w:rsidR="0010497C">
        <w:rPr>
          <w:rFonts w:eastAsia="標楷體" w:hint="eastAsia"/>
          <w:sz w:val="28"/>
        </w:rPr>
        <w:t>會話</w:t>
      </w:r>
      <w:r w:rsidR="0010497C"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適用科別：</w:t>
      </w:r>
      <w:r w:rsidR="0010497C">
        <w:rPr>
          <w:rFonts w:eastAsia="標楷體" w:hint="eastAsia"/>
          <w:sz w:val="28"/>
        </w:rPr>
        <w:t>觀光科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　</w:t>
      </w:r>
      <w:r w:rsidR="0010497C"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年級：</w:t>
      </w:r>
      <w:r w:rsidR="0010497C">
        <w:rPr>
          <w:rFonts w:eastAsia="標楷體" w:hint="eastAsia"/>
          <w:sz w:val="28"/>
        </w:rPr>
        <w:t>二誠正</w:t>
      </w:r>
      <w:r w:rsidR="00B424CB">
        <w:rPr>
          <w:rFonts w:eastAsia="標楷體" w:hint="eastAsia"/>
          <w:sz w:val="28"/>
        </w:rPr>
        <w:t>平治</w:t>
      </w:r>
      <w:r w:rsidR="0010497C">
        <w:rPr>
          <w:rFonts w:eastAsia="標楷體" w:hint="eastAsia"/>
          <w:sz w:val="28"/>
        </w:rPr>
        <w:t>齊</w:t>
      </w:r>
      <w:r>
        <w:rPr>
          <w:rFonts w:eastAsia="標楷體" w:hint="eastAsia"/>
          <w:sz w:val="28"/>
        </w:rPr>
        <w:t xml:space="preserve">  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D53FD1" w:rsidRDefault="00AE19A0" w:rsidP="0010497C">
      <w:pPr>
        <w:numPr>
          <w:ilvl w:val="0"/>
          <w:numId w:val="4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培養學習日語的興趣。</w:t>
      </w:r>
    </w:p>
    <w:p w:rsidR="0010497C" w:rsidRDefault="00AE19A0" w:rsidP="0010497C">
      <w:pPr>
        <w:numPr>
          <w:ilvl w:val="0"/>
          <w:numId w:val="4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熟悉各種</w:t>
      </w:r>
      <w:proofErr w:type="gramStart"/>
      <w:r>
        <w:rPr>
          <w:rFonts w:eastAsia="標楷體" w:hint="eastAsia"/>
          <w:sz w:val="28"/>
        </w:rPr>
        <w:t>基本文型加以</w:t>
      </w:r>
      <w:proofErr w:type="gramEnd"/>
      <w:r>
        <w:rPr>
          <w:rFonts w:eastAsia="標楷體" w:hint="eastAsia"/>
          <w:sz w:val="28"/>
        </w:rPr>
        <w:t>應用。</w:t>
      </w:r>
    </w:p>
    <w:p w:rsidR="00AE19A0" w:rsidRDefault="00AE19A0" w:rsidP="007B6A65">
      <w:pPr>
        <w:numPr>
          <w:ilvl w:val="0"/>
          <w:numId w:val="4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熟悉生活日語會話及觀光日語會話。</w:t>
      </w:r>
    </w:p>
    <w:p w:rsidR="00D53FD1" w:rsidRDefault="00AE19A0" w:rsidP="007B6A65">
      <w:pPr>
        <w:numPr>
          <w:ilvl w:val="0"/>
          <w:numId w:val="4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建立紮實的日語基礎。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10497C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上課週數：</w:t>
      </w:r>
      <w:r w:rsidR="0001132F">
        <w:rPr>
          <w:rFonts w:eastAsia="標楷體" w:hint="eastAsia"/>
          <w:sz w:val="28"/>
        </w:rPr>
        <w:t>20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每週授課節數：</w:t>
      </w:r>
      <w:r w:rsidR="0010497C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　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10497C">
        <w:rPr>
          <w:rFonts w:eastAsia="標楷體" w:hint="eastAsia"/>
          <w:sz w:val="28"/>
        </w:rPr>
        <w:t xml:space="preserve"> </w:t>
      </w:r>
      <w:r w:rsidR="0001132F">
        <w:rPr>
          <w:rFonts w:eastAsia="標楷體" w:hint="eastAsia"/>
          <w:sz w:val="28"/>
        </w:rPr>
        <w:t>40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Tr="00993A84">
        <w:trPr>
          <w:cantSplit/>
          <w:trHeight w:hRule="exact" w:val="2626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D53FD1" w:rsidRDefault="004A364A" w:rsidP="004A364A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一、</w:t>
            </w:r>
            <w:r w:rsidR="00AE19A0">
              <w:rPr>
                <w:rFonts w:eastAsia="標楷體" w:hint="eastAsia"/>
                <w:sz w:val="28"/>
              </w:rPr>
              <w:t>授受動詞</w:t>
            </w:r>
          </w:p>
          <w:p w:rsidR="0010497C" w:rsidRDefault="004A364A" w:rsidP="004A364A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二、</w:t>
            </w:r>
            <w:r w:rsidR="00AE19A0">
              <w:rPr>
                <w:rFonts w:eastAsia="標楷體" w:hint="eastAsia"/>
                <w:sz w:val="28"/>
              </w:rPr>
              <w:t>喜好與厭惡</w:t>
            </w:r>
          </w:p>
          <w:p w:rsidR="0010497C" w:rsidRDefault="004A364A" w:rsidP="004A364A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三、</w:t>
            </w:r>
            <w:r w:rsidR="00AE19A0">
              <w:rPr>
                <w:rFonts w:eastAsia="標楷體" w:hint="eastAsia"/>
                <w:sz w:val="28"/>
              </w:rPr>
              <w:t>比較基準</w:t>
            </w:r>
          </w:p>
          <w:p w:rsidR="0010497C" w:rsidRDefault="004A364A" w:rsidP="004A364A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四、</w:t>
            </w:r>
            <w:r w:rsidR="00AE19A0">
              <w:rPr>
                <w:rFonts w:eastAsia="標楷體" w:hint="eastAsia"/>
                <w:sz w:val="28"/>
              </w:rPr>
              <w:t>慾望表現</w:t>
            </w:r>
          </w:p>
          <w:p w:rsidR="00AE19A0" w:rsidRDefault="004A364A" w:rsidP="004A364A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五、</w:t>
            </w:r>
            <w:r w:rsidR="00AE19A0">
              <w:rPr>
                <w:rFonts w:eastAsia="標楷體" w:hint="eastAsia"/>
                <w:sz w:val="28"/>
              </w:rPr>
              <w:t>動詞第二變化＋方</w:t>
            </w:r>
            <w:r w:rsidR="00AE19A0">
              <w:rPr>
                <w:rFonts w:eastAsia="標楷體" w:hint="eastAsia"/>
                <w:sz w:val="28"/>
              </w:rPr>
              <w:t xml:space="preserve"> </w:t>
            </w:r>
            <w:r w:rsidR="00AE19A0">
              <w:rPr>
                <w:rFonts w:eastAsia="標楷體" w:hint="eastAsia"/>
                <w:sz w:val="28"/>
              </w:rPr>
              <w:t>之用法</w:t>
            </w:r>
          </w:p>
          <w:p w:rsidR="00AE19A0" w:rsidRDefault="004A364A" w:rsidP="004A364A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六、</w:t>
            </w:r>
            <w:r w:rsidR="00AE19A0">
              <w:rPr>
                <w:rFonts w:eastAsia="標楷體" w:hint="eastAsia"/>
                <w:sz w:val="28"/>
              </w:rPr>
              <w:t>形容詞</w:t>
            </w:r>
          </w:p>
        </w:tc>
      </w:tr>
      <w:tr w:rsidR="00D53FD1" w:rsidTr="00993A84">
        <w:trPr>
          <w:cantSplit/>
          <w:trHeight w:hRule="exact" w:val="6369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D53FD1" w:rsidRDefault="0010497C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第一課</w:t>
            </w:r>
            <w:r w:rsidR="00066B99">
              <w:rPr>
                <w:rFonts w:eastAsia="標楷體" w:hint="eastAsia"/>
                <w:sz w:val="28"/>
              </w:rPr>
              <w:t>、</w:t>
            </w:r>
            <w:r w:rsidR="00AE19A0">
              <w:rPr>
                <w:rFonts w:eastAsia="標楷體" w:hint="eastAsia"/>
                <w:sz w:val="28"/>
              </w:rPr>
              <w:t>友人送我禮物</w:t>
            </w:r>
          </w:p>
          <w:p w:rsidR="0010497C" w:rsidRDefault="0010497C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proofErr w:type="gramStart"/>
            <w:r>
              <w:rPr>
                <w:rFonts w:eastAsia="標楷體" w:hint="eastAsia"/>
                <w:sz w:val="28"/>
              </w:rPr>
              <w:t>單</w:t>
            </w:r>
            <w:r w:rsidR="00AE19A0">
              <w:rPr>
                <w:rFonts w:eastAsia="標楷體" w:hint="eastAsia"/>
                <w:sz w:val="28"/>
              </w:rPr>
              <w:t>語</w:t>
            </w:r>
            <w:proofErr w:type="gramEnd"/>
            <w:r>
              <w:rPr>
                <w:rFonts w:eastAsia="標楷體" w:hint="eastAsia"/>
                <w:sz w:val="28"/>
              </w:rPr>
              <w:t xml:space="preserve"> 2.</w:t>
            </w:r>
            <w:r w:rsidR="00AE19A0">
              <w:rPr>
                <w:rFonts w:eastAsia="標楷體" w:hint="eastAsia"/>
                <w:sz w:val="28"/>
              </w:rPr>
              <w:t xml:space="preserve"> </w:t>
            </w:r>
            <w:proofErr w:type="gramStart"/>
            <w:r w:rsidR="00AE19A0">
              <w:rPr>
                <w:rFonts w:eastAsia="標楷體" w:hint="eastAsia"/>
                <w:sz w:val="28"/>
              </w:rPr>
              <w:t>文型</w:t>
            </w:r>
            <w:proofErr w:type="gramEnd"/>
            <w:r>
              <w:rPr>
                <w:rFonts w:eastAsia="標楷體" w:hint="eastAsia"/>
                <w:sz w:val="28"/>
              </w:rPr>
              <w:t xml:space="preserve"> 3.</w:t>
            </w:r>
            <w:r w:rsidR="00AE19A0"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 w:rsidR="00AE19A0"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 w:rsidR="00AE19A0">
              <w:rPr>
                <w:rFonts w:eastAsia="標楷體" w:hint="eastAsia"/>
                <w:sz w:val="28"/>
              </w:rPr>
              <w:t>應用會話</w:t>
            </w:r>
            <w:r w:rsidR="00AE19A0">
              <w:rPr>
                <w:rFonts w:eastAsia="標楷體" w:hint="eastAsia"/>
                <w:sz w:val="28"/>
              </w:rPr>
              <w:t>6.</w:t>
            </w:r>
            <w:r w:rsidR="00AE19A0">
              <w:rPr>
                <w:rFonts w:eastAsia="標楷體" w:hint="eastAsia"/>
                <w:sz w:val="28"/>
              </w:rPr>
              <w:t>文法解析</w:t>
            </w:r>
          </w:p>
          <w:p w:rsidR="0010497C" w:rsidRDefault="0010497C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10497C" w:rsidRDefault="0010497C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第二課、</w:t>
            </w:r>
            <w:r w:rsidR="00CD74C9">
              <w:rPr>
                <w:rFonts w:eastAsia="標楷體" w:hint="eastAsia"/>
                <w:sz w:val="28"/>
              </w:rPr>
              <w:t>我討厭納豆</w:t>
            </w:r>
          </w:p>
          <w:p w:rsidR="00CD74C9" w:rsidRDefault="00CD74C9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proofErr w:type="gramStart"/>
            <w:r>
              <w:rPr>
                <w:rFonts w:eastAsia="標楷體" w:hint="eastAsia"/>
                <w:sz w:val="28"/>
              </w:rPr>
              <w:t>單語</w:t>
            </w:r>
            <w:proofErr w:type="gramEnd"/>
            <w:r>
              <w:rPr>
                <w:rFonts w:eastAsia="標楷體" w:hint="eastAsia"/>
                <w:sz w:val="28"/>
              </w:rPr>
              <w:t xml:space="preserve"> 2. </w:t>
            </w:r>
            <w:proofErr w:type="gramStart"/>
            <w:r>
              <w:rPr>
                <w:rFonts w:eastAsia="標楷體" w:hint="eastAsia"/>
                <w:sz w:val="28"/>
              </w:rPr>
              <w:t>文型</w:t>
            </w:r>
            <w:proofErr w:type="gramEnd"/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10497C" w:rsidRPr="00CD74C9" w:rsidRDefault="0010497C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10497C" w:rsidRDefault="0010497C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第三課、</w:t>
            </w:r>
            <w:r w:rsidR="00CD74C9">
              <w:rPr>
                <w:rFonts w:eastAsia="標楷體" w:hint="eastAsia"/>
                <w:sz w:val="28"/>
              </w:rPr>
              <w:t>東京比台北物價高很多</w:t>
            </w:r>
          </w:p>
          <w:p w:rsidR="00CD74C9" w:rsidRDefault="00CD74C9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proofErr w:type="gramStart"/>
            <w:r>
              <w:rPr>
                <w:rFonts w:eastAsia="標楷體" w:hint="eastAsia"/>
                <w:sz w:val="28"/>
              </w:rPr>
              <w:t>單語</w:t>
            </w:r>
            <w:proofErr w:type="gramEnd"/>
            <w:r>
              <w:rPr>
                <w:rFonts w:eastAsia="標楷體" w:hint="eastAsia"/>
                <w:sz w:val="28"/>
              </w:rPr>
              <w:t xml:space="preserve"> 2. </w:t>
            </w:r>
            <w:proofErr w:type="gramStart"/>
            <w:r>
              <w:rPr>
                <w:rFonts w:eastAsia="標楷體" w:hint="eastAsia"/>
                <w:sz w:val="28"/>
              </w:rPr>
              <w:t>文型</w:t>
            </w:r>
            <w:proofErr w:type="gramEnd"/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10497C" w:rsidRPr="00CD74C9" w:rsidRDefault="0010497C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10497C" w:rsidRDefault="0010497C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第四課、</w:t>
            </w:r>
            <w:r w:rsidR="00CD74C9">
              <w:rPr>
                <w:rFonts w:eastAsia="標楷體" w:hint="eastAsia"/>
                <w:sz w:val="28"/>
              </w:rPr>
              <w:t>想吃超辣的拉麵</w:t>
            </w:r>
          </w:p>
          <w:p w:rsidR="00CD74C9" w:rsidRDefault="00CD74C9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proofErr w:type="gramStart"/>
            <w:r>
              <w:rPr>
                <w:rFonts w:eastAsia="標楷體" w:hint="eastAsia"/>
                <w:sz w:val="28"/>
              </w:rPr>
              <w:t>單語</w:t>
            </w:r>
            <w:proofErr w:type="gramEnd"/>
            <w:r>
              <w:rPr>
                <w:rFonts w:eastAsia="標楷體" w:hint="eastAsia"/>
                <w:sz w:val="28"/>
              </w:rPr>
              <w:t xml:space="preserve"> 2. </w:t>
            </w:r>
            <w:proofErr w:type="gramStart"/>
            <w:r>
              <w:rPr>
                <w:rFonts w:eastAsia="標楷體" w:hint="eastAsia"/>
                <w:sz w:val="28"/>
              </w:rPr>
              <w:t>文型</w:t>
            </w:r>
            <w:proofErr w:type="gramEnd"/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CD74C9" w:rsidRDefault="00CD74C9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CD74C9" w:rsidRDefault="00CD74C9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第五課、請讓我看護照</w:t>
            </w:r>
          </w:p>
          <w:p w:rsidR="00CD74C9" w:rsidRDefault="00CD74C9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proofErr w:type="gramStart"/>
            <w:r>
              <w:rPr>
                <w:rFonts w:eastAsia="標楷體" w:hint="eastAsia"/>
                <w:sz w:val="28"/>
              </w:rPr>
              <w:t>單語</w:t>
            </w:r>
            <w:proofErr w:type="gramEnd"/>
            <w:r>
              <w:rPr>
                <w:rFonts w:eastAsia="標楷體" w:hint="eastAsia"/>
                <w:sz w:val="28"/>
              </w:rPr>
              <w:t xml:space="preserve"> 2. </w:t>
            </w:r>
            <w:proofErr w:type="gramStart"/>
            <w:r>
              <w:rPr>
                <w:rFonts w:eastAsia="標楷體" w:hint="eastAsia"/>
                <w:sz w:val="28"/>
              </w:rPr>
              <w:t>文型</w:t>
            </w:r>
            <w:proofErr w:type="gramEnd"/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CD74C9" w:rsidRDefault="00CD74C9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CD74C9" w:rsidRDefault="00CD74C9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第六課、這種握壽司既好吃又便宜</w:t>
            </w:r>
          </w:p>
          <w:p w:rsidR="00CD74C9" w:rsidRDefault="00CD74C9" w:rsidP="00CD74C9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proofErr w:type="gramStart"/>
            <w:r>
              <w:rPr>
                <w:rFonts w:eastAsia="標楷體" w:hint="eastAsia"/>
                <w:sz w:val="28"/>
              </w:rPr>
              <w:t>單語</w:t>
            </w:r>
            <w:proofErr w:type="gramEnd"/>
            <w:r>
              <w:rPr>
                <w:rFonts w:eastAsia="標楷體" w:hint="eastAsia"/>
                <w:sz w:val="28"/>
              </w:rPr>
              <w:t xml:space="preserve"> 2. </w:t>
            </w:r>
            <w:proofErr w:type="gramStart"/>
            <w:r>
              <w:rPr>
                <w:rFonts w:eastAsia="標楷體" w:hint="eastAsia"/>
                <w:sz w:val="28"/>
              </w:rPr>
              <w:t>文型</w:t>
            </w:r>
            <w:proofErr w:type="gramEnd"/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10497C" w:rsidRPr="00CD74C9" w:rsidRDefault="0010497C">
            <w:pPr>
              <w:spacing w:line="400" w:lineRule="exact"/>
              <w:jc w:val="both"/>
              <w:rPr>
                <w:rFonts w:eastAsia="標楷體"/>
                <w:sz w:val="28"/>
              </w:rPr>
            </w:pPr>
          </w:p>
        </w:tc>
      </w:tr>
      <w:tr w:rsidR="00D53FD1" w:rsidTr="00993A84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 w:rsidTr="00993A84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D53FD1" w:rsidRDefault="00D53FD1">
      <w:pPr>
        <w:spacing w:line="400" w:lineRule="exact"/>
        <w:rPr>
          <w:rFonts w:eastAsia="標楷體"/>
          <w:sz w:val="28"/>
        </w:rPr>
      </w:pPr>
    </w:p>
    <w:sectPr w:rsidR="00D53FD1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A3A" w:rsidRDefault="00161A3A" w:rsidP="0001132F">
      <w:r>
        <w:separator/>
      </w:r>
    </w:p>
  </w:endnote>
  <w:endnote w:type="continuationSeparator" w:id="0">
    <w:p w:rsidR="00161A3A" w:rsidRDefault="00161A3A" w:rsidP="00011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A3A" w:rsidRDefault="00161A3A" w:rsidP="0001132F">
      <w:r>
        <w:separator/>
      </w:r>
    </w:p>
  </w:footnote>
  <w:footnote w:type="continuationSeparator" w:id="0">
    <w:p w:rsidR="00161A3A" w:rsidRDefault="00161A3A" w:rsidP="00011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4F3E812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4D0C182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41CA3ED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DF60E2D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F9A1A9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4760B32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B322B31C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CCF20AE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67A3BD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4A01400F"/>
    <w:multiLevelType w:val="hybridMultilevel"/>
    <w:tmpl w:val="5278220A"/>
    <w:lvl w:ilvl="0" w:tplc="BBAC2760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F8AEAECC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4F2CBA3C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2C86821E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307A414E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DE1430DE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CA46D3A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D74ABD5C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118200CC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>
    <w:nsid w:val="4EEC6A47"/>
    <w:multiLevelType w:val="hybridMultilevel"/>
    <w:tmpl w:val="3634EF44"/>
    <w:lvl w:ilvl="0" w:tplc="50704C6C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5B1B5AC5"/>
    <w:multiLevelType w:val="hybridMultilevel"/>
    <w:tmpl w:val="E81625C2"/>
    <w:lvl w:ilvl="0" w:tplc="237CADC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C08"/>
    <w:rsid w:val="0001132F"/>
    <w:rsid w:val="00066B99"/>
    <w:rsid w:val="0010497C"/>
    <w:rsid w:val="00161A3A"/>
    <w:rsid w:val="002B42F9"/>
    <w:rsid w:val="0042582F"/>
    <w:rsid w:val="004A364A"/>
    <w:rsid w:val="005831D3"/>
    <w:rsid w:val="007B6A65"/>
    <w:rsid w:val="008C375F"/>
    <w:rsid w:val="008F4B65"/>
    <w:rsid w:val="00993A84"/>
    <w:rsid w:val="00A41C08"/>
    <w:rsid w:val="00AE19A0"/>
    <w:rsid w:val="00B369D5"/>
    <w:rsid w:val="00B424CB"/>
    <w:rsid w:val="00C302F9"/>
    <w:rsid w:val="00CD74C9"/>
    <w:rsid w:val="00D53FD1"/>
    <w:rsid w:val="00D87AE9"/>
    <w:rsid w:val="00F1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a5"/>
    <w:rsid w:val="0001132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01132F"/>
    <w:rPr>
      <w:kern w:val="2"/>
    </w:rPr>
  </w:style>
  <w:style w:type="paragraph" w:styleId="a6">
    <w:name w:val="footer"/>
    <w:basedOn w:val="a"/>
    <w:link w:val="a7"/>
    <w:rsid w:val="0001132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01132F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a5"/>
    <w:rsid w:val="0001132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01132F"/>
    <w:rPr>
      <w:kern w:val="2"/>
    </w:rPr>
  </w:style>
  <w:style w:type="paragraph" w:styleId="a6">
    <w:name w:val="footer"/>
    <w:basedOn w:val="a"/>
    <w:link w:val="a7"/>
    <w:rsid w:val="0001132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01132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3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2</cp:revision>
  <cp:lastPrinted>2013-08-29T03:49:00Z</cp:lastPrinted>
  <dcterms:created xsi:type="dcterms:W3CDTF">2013-09-06T01:29:00Z</dcterms:created>
  <dcterms:modified xsi:type="dcterms:W3CDTF">2013-09-06T01:29:00Z</dcterms:modified>
</cp:coreProperties>
</file>