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E87C73">
        <w:rPr>
          <w:rFonts w:eastAsia="標楷體" w:hint="eastAsia"/>
          <w:sz w:val="48"/>
        </w:rPr>
        <w:t>7</w:t>
      </w:r>
      <w:r>
        <w:rPr>
          <w:rFonts w:eastAsia="標楷體" w:hint="eastAsia"/>
          <w:sz w:val="48"/>
        </w:rPr>
        <w:t>學年度第</w:t>
      </w:r>
      <w:r w:rsidR="0025265D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18537E">
        <w:rPr>
          <w:rFonts w:eastAsia="標楷體" w:hint="eastAsia"/>
          <w:sz w:val="28"/>
        </w:rPr>
        <w:t xml:space="preserve">    </w:t>
      </w:r>
      <w:r w:rsidR="00C023A4">
        <w:rPr>
          <w:rFonts w:eastAsia="標楷體" w:hint="eastAsia"/>
          <w:sz w:val="28"/>
        </w:rPr>
        <w:t xml:space="preserve">      </w:t>
      </w:r>
      <w:r w:rsidR="0018537E"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8B773C">
        <w:rPr>
          <w:rFonts w:eastAsia="標楷體" w:hint="eastAsia"/>
          <w:sz w:val="28"/>
        </w:rPr>
        <w:t xml:space="preserve">    </w:t>
      </w:r>
      <w:r w:rsidR="0018537E">
        <w:rPr>
          <w:rFonts w:eastAsia="標楷體"/>
          <w:sz w:val="28"/>
        </w:rPr>
        <w:t xml:space="preserve">  </w:t>
      </w:r>
      <w:r w:rsidR="008B773C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D86827">
        <w:rPr>
          <w:rFonts w:eastAsia="標楷體" w:hint="eastAsia"/>
          <w:sz w:val="28"/>
        </w:rPr>
        <w:t>三</w:t>
      </w:r>
      <w:r w:rsidR="004D69AE">
        <w:rPr>
          <w:rFonts w:eastAsia="標楷體" w:hint="eastAsia"/>
          <w:sz w:val="28"/>
        </w:rPr>
        <w:t>年級</w:t>
      </w:r>
      <w:r w:rsidR="0025265D">
        <w:rPr>
          <w:rFonts w:eastAsia="標楷體" w:hint="eastAsia"/>
          <w:sz w:val="28"/>
        </w:rPr>
        <w:t>升學</w:t>
      </w:r>
      <w:r w:rsidR="004D69AE">
        <w:rPr>
          <w:rFonts w:eastAsia="標楷體" w:hint="eastAsia"/>
          <w:sz w:val="28"/>
        </w:rPr>
        <w:t>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</w:t>
      </w:r>
      <w:bookmarkStart w:id="0" w:name="_GoBack"/>
      <w:bookmarkEnd w:id="0"/>
      <w:r w:rsidR="008B773C">
        <w:rPr>
          <w:rFonts w:eastAsia="標楷體" w:hint="eastAsia"/>
          <w:sz w:val="28"/>
        </w:rPr>
        <w:t>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</w:t>
      </w:r>
      <w:r w:rsidR="00A17AE7">
        <w:rPr>
          <w:rFonts w:eastAsia="標楷體" w:hint="eastAsia"/>
          <w:sz w:val="28"/>
        </w:rPr>
        <w:t>0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A17AE7">
        <w:rPr>
          <w:rFonts w:eastAsia="標楷體" w:hint="eastAsia"/>
          <w:sz w:val="28"/>
        </w:rPr>
        <w:t>0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00F8C"/>
    <w:rsid w:val="00054208"/>
    <w:rsid w:val="00082E43"/>
    <w:rsid w:val="000C460B"/>
    <w:rsid w:val="00160E2F"/>
    <w:rsid w:val="0018537E"/>
    <w:rsid w:val="001B619F"/>
    <w:rsid w:val="0025265D"/>
    <w:rsid w:val="002B42F9"/>
    <w:rsid w:val="004B6065"/>
    <w:rsid w:val="004D69AE"/>
    <w:rsid w:val="007110A6"/>
    <w:rsid w:val="007A201C"/>
    <w:rsid w:val="007F73B8"/>
    <w:rsid w:val="008064F8"/>
    <w:rsid w:val="00814AC4"/>
    <w:rsid w:val="008746E9"/>
    <w:rsid w:val="008B773C"/>
    <w:rsid w:val="009041C1"/>
    <w:rsid w:val="00910EE0"/>
    <w:rsid w:val="00926955"/>
    <w:rsid w:val="009279FD"/>
    <w:rsid w:val="00946378"/>
    <w:rsid w:val="009B256B"/>
    <w:rsid w:val="00A17AE7"/>
    <w:rsid w:val="00A41C08"/>
    <w:rsid w:val="00B65DFB"/>
    <w:rsid w:val="00C023A4"/>
    <w:rsid w:val="00C75F50"/>
    <w:rsid w:val="00C80DFD"/>
    <w:rsid w:val="00CD4F00"/>
    <w:rsid w:val="00D53FD1"/>
    <w:rsid w:val="00D55AF2"/>
    <w:rsid w:val="00D86827"/>
    <w:rsid w:val="00DC5424"/>
    <w:rsid w:val="00DE230E"/>
    <w:rsid w:val="00E17470"/>
    <w:rsid w:val="00E87C73"/>
    <w:rsid w:val="00ED6B62"/>
    <w:rsid w:val="00EE6C50"/>
    <w:rsid w:val="00F4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496</Words>
  <Characters>161</Characters>
  <Application>Microsoft Office Word</Application>
  <DocSecurity>0</DocSecurity>
  <Lines>1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2017-02-16T08:47:00Z</cp:lastPrinted>
  <dcterms:created xsi:type="dcterms:W3CDTF">2018-09-13T03:50:00Z</dcterms:created>
  <dcterms:modified xsi:type="dcterms:W3CDTF">2018-09-13T03:50:00Z</dcterms:modified>
</cp:coreProperties>
</file>