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B120B7">
        <w:rPr>
          <w:rFonts w:eastAsia="標楷體" w:hint="eastAsia"/>
          <w:sz w:val="48"/>
        </w:rPr>
        <w:t>10</w:t>
      </w:r>
      <w:r w:rsidR="00161528">
        <w:rPr>
          <w:rFonts w:eastAsia="標楷體" w:hint="eastAsia"/>
          <w:sz w:val="48"/>
        </w:rPr>
        <w:t>7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744263" w:rsidRPr="00153389" w:rsidRDefault="00744263" w:rsidP="00744263">
      <w:pPr>
        <w:jc w:val="center"/>
        <w:rPr>
          <w:rFonts w:eastAsia="MS Mincho"/>
          <w:sz w:val="28"/>
        </w:rPr>
      </w:pPr>
      <w:r>
        <w:rPr>
          <w:rFonts w:eastAsia="標楷體" w:hint="eastAsia"/>
          <w:sz w:val="28"/>
        </w:rPr>
        <w:t>科目：日語語法</w:t>
      </w:r>
      <w:r w:rsidR="001163C5">
        <w:rPr>
          <w:rFonts w:eastAsia="標楷體" w:hint="eastAsia"/>
          <w:sz w:val="28"/>
        </w:rPr>
        <w:t xml:space="preserve">     </w:t>
      </w:r>
      <w:r w:rsidR="00483330">
        <w:rPr>
          <w:rFonts w:eastAsia="標楷體" w:hint="eastAsia"/>
          <w:sz w:val="28"/>
        </w:rPr>
        <w:t>適用科別：應日</w:t>
      </w:r>
      <w:r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103BE5">
        <w:rPr>
          <w:rFonts w:eastAsia="標楷體" w:hint="eastAsia"/>
          <w:sz w:val="28"/>
        </w:rPr>
        <w:t>二禮</w:t>
      </w:r>
      <w:r w:rsidR="00483330">
        <w:rPr>
          <w:rFonts w:eastAsia="標楷體" w:hint="eastAsia"/>
          <w:sz w:val="28"/>
        </w:rPr>
        <w:t xml:space="preserve">  </w:t>
      </w:r>
      <w:r w:rsidR="00483330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Default="00744263" w:rsidP="00744263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</w:p>
    <w:p w:rsidR="00744263" w:rsidRPr="00A83EA1" w:rsidRDefault="00744263" w:rsidP="00744263">
      <w:pPr>
        <w:spacing w:line="0" w:lineRule="atLeast"/>
        <w:rPr>
          <w:sz w:val="28"/>
        </w:rPr>
      </w:pPr>
      <w:r>
        <w:rPr>
          <w:rFonts w:eastAsia="標楷體" w:hint="eastAsia"/>
          <w:sz w:val="28"/>
        </w:rPr>
        <w:t xml:space="preserve">       </w:t>
      </w:r>
      <w:r>
        <w:rPr>
          <w:rFonts w:eastAsia="標楷體" w:hint="eastAsia"/>
          <w:sz w:val="28"/>
        </w:rPr>
        <w:t>讓學生可以按步就班的學習，並打好基礎。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5534C">
        <w:rPr>
          <w:rFonts w:eastAsia="標楷體" w:hint="eastAsia"/>
          <w:sz w:val="28"/>
        </w:rPr>
        <w:t>2</w:t>
      </w:r>
      <w:r w:rsidR="00161528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A5534C">
        <w:rPr>
          <w:rFonts w:eastAsia="標楷體" w:hint="eastAsia"/>
          <w:sz w:val="28"/>
        </w:rPr>
        <w:t xml:space="preserve">  4</w:t>
      </w:r>
      <w:r w:rsidR="00161528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161528">
        <w:trPr>
          <w:cantSplit/>
          <w:trHeight w:hRule="exact" w:val="165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57537E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</w:t>
            </w:r>
            <w:r w:rsidR="00744263"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153389">
        <w:trPr>
          <w:cantSplit/>
          <w:trHeight w:hRule="exact" w:val="646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Ｌ１４伝言</w:t>
            </w:r>
          </w:p>
          <w:p w:rsidR="00C506B4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Ｌ１５事情の説明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Ｌ１６忠告、指示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Ｌ１７可能形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Ｌ１８名詞化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Ｌ１９話し手の意向；心算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Ｌ２０、２１、２２名詞修飾；伝聞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592465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592465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592465">
              <w:rPr>
                <w:rFonts w:ascii="標楷體" w:eastAsia="標楷體" w:hAnsi="標楷體" w:hint="eastAsia"/>
                <w:sz w:val="28"/>
              </w:rPr>
              <w:t>書寫練習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592465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</w:rPr>
              <w:t>Ｌ２３義務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592465">
              <w:rPr>
                <w:rFonts w:ascii="標楷體" w:eastAsia="標楷體" w:hAnsi="標楷體" w:hint="eastAsia"/>
                <w:sz w:val="28"/>
              </w:rPr>
              <w:t>文型的導</w:t>
            </w:r>
            <w:r w:rsidRPr="00153389">
              <w:rPr>
                <w:rFonts w:ascii="標楷體" w:eastAsia="標楷體" w:hAnsi="標楷體" w:hint="eastAsia"/>
                <w:sz w:val="28"/>
              </w:rPr>
              <w:t>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eastAsia="MS Mincho"/>
                <w:sz w:val="28"/>
              </w:rPr>
            </w:pPr>
          </w:p>
        </w:tc>
      </w:tr>
      <w:tr w:rsidR="00744263" w:rsidTr="00153389">
        <w:trPr>
          <w:cantSplit/>
          <w:trHeight w:hRule="exact" w:val="89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44263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161528" w:rsidRDefault="00161528" w:rsidP="00161528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A5485B" w:rsidRPr="0034068B" w:rsidRDefault="00A5485B" w:rsidP="00744263">
      <w:pPr>
        <w:spacing w:line="400" w:lineRule="exact"/>
        <w:rPr>
          <w:rFonts w:eastAsia="標楷體"/>
          <w:color w:val="33CCCC"/>
          <w:sz w:val="28"/>
          <w:u w:val="single"/>
        </w:rPr>
      </w:pPr>
      <w:bookmarkStart w:id="0" w:name="_GoBack"/>
      <w:bookmarkEnd w:id="0"/>
    </w:p>
    <w:sectPr w:rsidR="00A5485B" w:rsidRPr="0034068B" w:rsidSect="00805309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273" w:rsidRDefault="00C87273" w:rsidP="0057537E">
      <w:r>
        <w:separator/>
      </w:r>
    </w:p>
  </w:endnote>
  <w:endnote w:type="continuationSeparator" w:id="0">
    <w:p w:rsidR="00C87273" w:rsidRDefault="00C87273" w:rsidP="0057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273" w:rsidRDefault="00C87273" w:rsidP="0057537E">
      <w:r>
        <w:separator/>
      </w:r>
    </w:p>
  </w:footnote>
  <w:footnote w:type="continuationSeparator" w:id="0">
    <w:p w:rsidR="00C87273" w:rsidRDefault="00C87273" w:rsidP="0057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73B77"/>
    <w:multiLevelType w:val="hybridMultilevel"/>
    <w:tmpl w:val="6934514C"/>
    <w:lvl w:ilvl="0" w:tplc="869EF2C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AAB48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988B84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4CBF4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0A43F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45E967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E0A1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F0C778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01A5FD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AD7020D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F2EDEC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4D287F4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3A4003F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D51E89D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309EA53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339AE79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97681FD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CE8646A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C08"/>
    <w:rsid w:val="00103BE5"/>
    <w:rsid w:val="001163C5"/>
    <w:rsid w:val="00153389"/>
    <w:rsid w:val="00161528"/>
    <w:rsid w:val="001D6656"/>
    <w:rsid w:val="00260728"/>
    <w:rsid w:val="002B42F9"/>
    <w:rsid w:val="0034068B"/>
    <w:rsid w:val="00483330"/>
    <w:rsid w:val="0057537E"/>
    <w:rsid w:val="00592465"/>
    <w:rsid w:val="00744263"/>
    <w:rsid w:val="00805309"/>
    <w:rsid w:val="00814AC4"/>
    <w:rsid w:val="00910EE0"/>
    <w:rsid w:val="00A41C08"/>
    <w:rsid w:val="00A5485B"/>
    <w:rsid w:val="00A5534C"/>
    <w:rsid w:val="00B120B7"/>
    <w:rsid w:val="00C506B4"/>
    <w:rsid w:val="00C87273"/>
    <w:rsid w:val="00CC13AD"/>
    <w:rsid w:val="00D026F0"/>
    <w:rsid w:val="00D5386B"/>
    <w:rsid w:val="00D53FD1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EA81D3"/>
  <w15:docId w15:val="{31B6DA58-4F16-4320-ADDA-C3A603C25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530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5309"/>
    <w:rPr>
      <w:color w:val="0000FF"/>
      <w:u w:val="single"/>
    </w:rPr>
  </w:style>
  <w:style w:type="paragraph" w:styleId="a4">
    <w:name w:val="header"/>
    <w:basedOn w:val="a"/>
    <w:link w:val="a5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7537E"/>
    <w:rPr>
      <w:kern w:val="2"/>
    </w:rPr>
  </w:style>
  <w:style w:type="paragraph" w:styleId="a6">
    <w:name w:val="footer"/>
    <w:basedOn w:val="a"/>
    <w:link w:val="a7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7537E"/>
    <w:rPr>
      <w:kern w:val="2"/>
    </w:rPr>
  </w:style>
  <w:style w:type="paragraph" w:styleId="a8">
    <w:name w:val="Balloon Text"/>
    <w:basedOn w:val="a"/>
    <w:link w:val="a9"/>
    <w:rsid w:val="0010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103B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9</cp:revision>
  <cp:lastPrinted>2017-09-02T11:52:00Z</cp:lastPrinted>
  <dcterms:created xsi:type="dcterms:W3CDTF">2012-09-02T14:06:00Z</dcterms:created>
  <dcterms:modified xsi:type="dcterms:W3CDTF">2018-08-30T03:07:00Z</dcterms:modified>
</cp:coreProperties>
</file>