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74E3" w:rsidRPr="003E1926" w:rsidRDefault="006A74E3" w:rsidP="006A74E3">
      <w:pPr>
        <w:ind w:firstLineChars="100" w:firstLine="480"/>
        <w:rPr>
          <w:rFonts w:ascii="Calibri" w:eastAsia="標楷體" w:hAnsi="Calibri"/>
          <w:sz w:val="48"/>
          <w:szCs w:val="22"/>
        </w:rPr>
      </w:pPr>
      <w:r w:rsidRPr="003E1926">
        <w:rPr>
          <w:rFonts w:ascii="Calibri" w:eastAsia="標楷體" w:hAnsi="Calibri" w:hint="eastAsia"/>
          <w:sz w:val="48"/>
          <w:szCs w:val="22"/>
        </w:rPr>
        <w:t>臺北市稻江商職</w:t>
      </w:r>
      <w:r w:rsidRPr="003E1926">
        <w:rPr>
          <w:rFonts w:ascii="Calibri" w:eastAsia="標楷體" w:hAnsi="Calibri"/>
          <w:sz w:val="48"/>
          <w:szCs w:val="22"/>
        </w:rPr>
        <w:t>10</w:t>
      </w:r>
      <w:r w:rsidR="00C807A2">
        <w:rPr>
          <w:rFonts w:ascii="Calibri" w:eastAsia="標楷體" w:hAnsi="Calibri"/>
          <w:sz w:val="48"/>
          <w:szCs w:val="22"/>
        </w:rPr>
        <w:t>7</w:t>
      </w:r>
      <w:r w:rsidRPr="003E1926">
        <w:rPr>
          <w:rFonts w:ascii="Calibri" w:eastAsia="標楷體" w:hAnsi="Calibri"/>
          <w:sz w:val="48"/>
          <w:szCs w:val="22"/>
        </w:rPr>
        <w:t>學年度第</w:t>
      </w:r>
      <w:r>
        <w:rPr>
          <w:rFonts w:ascii="Calibri" w:eastAsia="標楷體" w:hAnsi="Calibri" w:hint="eastAsia"/>
          <w:sz w:val="48"/>
          <w:szCs w:val="22"/>
        </w:rPr>
        <w:t>1</w:t>
      </w:r>
      <w:r w:rsidRPr="003E1926">
        <w:rPr>
          <w:rFonts w:ascii="Calibri" w:eastAsia="標楷體" w:hAnsi="Calibri"/>
          <w:sz w:val="48"/>
          <w:szCs w:val="22"/>
        </w:rPr>
        <w:t>學期</w:t>
      </w:r>
      <w:r w:rsidRPr="003E1926">
        <w:rPr>
          <w:rFonts w:ascii="Calibri" w:eastAsia="標楷體" w:hAnsi="Calibri" w:hint="eastAsia"/>
          <w:sz w:val="48"/>
          <w:szCs w:val="22"/>
        </w:rPr>
        <w:t>教學綱要</w:t>
      </w:r>
    </w:p>
    <w:p w:rsidR="00D53FD1" w:rsidRDefault="00D53FD1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 w:rsidR="00A53B22">
        <w:rPr>
          <w:rFonts w:eastAsia="標楷體" w:hint="eastAsia"/>
          <w:sz w:val="28"/>
        </w:rPr>
        <w:t>日文文書處理</w:t>
      </w:r>
      <w:r w:rsidR="00913FB9">
        <w:rPr>
          <w:rFonts w:eastAsia="標楷體" w:hint="eastAsia"/>
          <w:sz w:val="28"/>
        </w:rPr>
        <w:t xml:space="preserve">    </w:t>
      </w:r>
      <w:r>
        <w:rPr>
          <w:rFonts w:eastAsia="標楷體" w:hint="eastAsia"/>
          <w:sz w:val="28"/>
        </w:rPr>
        <w:t>適用科別：</w:t>
      </w:r>
      <w:r w:rsidR="00913FB9">
        <w:rPr>
          <w:rFonts w:eastAsia="標楷體" w:hint="eastAsia"/>
          <w:sz w:val="28"/>
        </w:rPr>
        <w:t>應日</w:t>
      </w:r>
      <w:r w:rsidR="00453A23">
        <w:rPr>
          <w:rFonts w:eastAsia="標楷體" w:hint="eastAsia"/>
          <w:sz w:val="28"/>
        </w:rPr>
        <w:t>科</w:t>
      </w:r>
      <w:r w:rsidR="00453A23">
        <w:rPr>
          <w:rFonts w:eastAsia="標楷體" w:hint="eastAsia"/>
          <w:sz w:val="28"/>
        </w:rPr>
        <w:t xml:space="preserve"> </w:t>
      </w:r>
      <w:r w:rsidR="00913FB9"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年級：</w:t>
      </w:r>
      <w:r w:rsidR="00913FB9">
        <w:rPr>
          <w:rFonts w:eastAsia="標楷體" w:hint="eastAsia"/>
          <w:sz w:val="28"/>
        </w:rPr>
        <w:t>三禮</w:t>
      </w:r>
      <w:r w:rsidR="00913FB9">
        <w:rPr>
          <w:rFonts w:eastAsia="標楷體" w:hint="eastAsia"/>
          <w:sz w:val="28"/>
        </w:rPr>
        <w:t xml:space="preserve">  </w:t>
      </w:r>
      <w:r w:rsidR="00913FB9">
        <w:rPr>
          <w:rFonts w:eastAsia="標楷體" w:hint="eastAsia"/>
          <w:sz w:val="28"/>
        </w:rPr>
        <w:t>教師：鍾韶瑛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D53FD1" w:rsidRDefault="00213F1C">
      <w:pPr>
        <w:spacing w:line="0" w:lineRule="atLeast"/>
        <w:ind w:left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１．透過本課程，讓同學可以利用電腦來</w:t>
      </w:r>
      <w:r w:rsidRPr="00213F1C">
        <w:rPr>
          <w:rFonts w:ascii="標楷體" w:eastAsia="標楷體" w:hAnsi="標楷體" w:hint="eastAsia"/>
          <w:sz w:val="28"/>
        </w:rPr>
        <w:t>製作</w:t>
      </w:r>
      <w:r w:rsidR="00293A9E">
        <w:rPr>
          <w:rFonts w:ascii="標楷體" w:eastAsia="標楷體" w:hAnsi="標楷體" w:hint="eastAsia"/>
          <w:sz w:val="28"/>
        </w:rPr>
        <w:t>商業文書,廣告設計</w:t>
      </w:r>
      <w:r>
        <w:rPr>
          <w:rFonts w:eastAsia="標楷體" w:hint="eastAsia"/>
          <w:sz w:val="28"/>
        </w:rPr>
        <w:t>..</w:t>
      </w:r>
      <w:r>
        <w:rPr>
          <w:rFonts w:eastAsia="標楷體" w:hint="eastAsia"/>
          <w:sz w:val="28"/>
        </w:rPr>
        <w:t>等</w:t>
      </w:r>
      <w:r w:rsidR="00A53B22">
        <w:rPr>
          <w:rFonts w:eastAsia="標楷體" w:hint="eastAsia"/>
          <w:sz w:val="28"/>
        </w:rPr>
        <w:t>。</w:t>
      </w:r>
    </w:p>
    <w:p w:rsidR="00D53FD1" w:rsidRPr="00213F1C" w:rsidRDefault="00D53FD1">
      <w:pPr>
        <w:spacing w:line="0" w:lineRule="atLeast"/>
        <w:rPr>
          <w:rFonts w:eastAsia="標楷體"/>
          <w:sz w:val="20"/>
        </w:rPr>
      </w:pPr>
    </w:p>
    <w:p w:rsidR="00D53FD1" w:rsidRDefault="00A53B22">
      <w:pPr>
        <w:spacing w:line="0" w:lineRule="atLeast"/>
        <w:ind w:left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２．使每位同學均能通過</w:t>
      </w:r>
      <w:r>
        <w:rPr>
          <w:rFonts w:eastAsia="標楷體" w:hint="eastAsia"/>
          <w:sz w:val="28"/>
        </w:rPr>
        <w:t>TQC</w:t>
      </w:r>
      <w:r>
        <w:rPr>
          <w:rFonts w:eastAsia="標楷體" w:hint="eastAsia"/>
          <w:sz w:val="28"/>
        </w:rPr>
        <w:t>日文打字檢定。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</w:p>
    <w:p w:rsidR="00D53FD1" w:rsidRDefault="00D53FD1">
      <w:pPr>
        <w:spacing w:line="0" w:lineRule="atLeas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 w:rsidR="008E2711">
        <w:rPr>
          <w:rFonts w:eastAsia="標楷體" w:hint="eastAsia"/>
          <w:sz w:val="28"/>
        </w:rPr>
        <w:t>1</w:t>
      </w:r>
      <w:r>
        <w:rPr>
          <w:rFonts w:eastAsia="標楷體" w:hint="eastAsia"/>
          <w:sz w:val="28"/>
        </w:rPr>
        <w:t xml:space="preserve">  </w:t>
      </w:r>
      <w:r w:rsidR="00293A9E">
        <w:rPr>
          <w:rFonts w:eastAsia="標楷體" w:hint="eastAsia"/>
          <w:sz w:val="28"/>
        </w:rPr>
        <w:t xml:space="preserve">    </w:t>
      </w:r>
      <w:r>
        <w:rPr>
          <w:rFonts w:eastAsia="標楷體" w:hint="eastAsia"/>
          <w:sz w:val="28"/>
        </w:rPr>
        <w:t>上課週數：</w:t>
      </w:r>
      <w:r w:rsidR="003D2BFB">
        <w:rPr>
          <w:rFonts w:eastAsia="標楷體" w:hint="eastAsia"/>
          <w:sz w:val="28"/>
        </w:rPr>
        <w:t>2</w:t>
      </w:r>
      <w:r w:rsidR="00C807A2">
        <w:rPr>
          <w:rFonts w:eastAsia="標楷體"/>
          <w:sz w:val="28"/>
        </w:rPr>
        <w:t>0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每週授課節數：</w:t>
      </w:r>
      <w:r w:rsidR="008E2711">
        <w:rPr>
          <w:rFonts w:eastAsia="標楷體" w:hint="eastAsia"/>
          <w:sz w:val="28"/>
        </w:rPr>
        <w:t>1</w:t>
      </w:r>
      <w:r>
        <w:rPr>
          <w:rFonts w:eastAsia="標楷體" w:hint="eastAsia"/>
          <w:sz w:val="28"/>
        </w:rPr>
        <w:t xml:space="preserve">　節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合計</w:t>
      </w:r>
      <w:r w:rsidR="00453A23">
        <w:rPr>
          <w:rFonts w:eastAsia="標楷體" w:hint="eastAsia"/>
          <w:sz w:val="28"/>
        </w:rPr>
        <w:t xml:space="preserve">  </w:t>
      </w:r>
      <w:r w:rsidR="008E2711">
        <w:rPr>
          <w:rFonts w:eastAsia="標楷體" w:hint="eastAsia"/>
          <w:sz w:val="28"/>
        </w:rPr>
        <w:t>2</w:t>
      </w:r>
      <w:r w:rsidR="00C807A2">
        <w:rPr>
          <w:rFonts w:eastAsia="標楷體"/>
          <w:sz w:val="28"/>
        </w:rPr>
        <w:t>0</w:t>
      </w:r>
      <w:r>
        <w:rPr>
          <w:rFonts w:eastAsia="標楷體" w:hint="eastAsia"/>
          <w:sz w:val="28"/>
        </w:rPr>
        <w:t>節</w:t>
      </w:r>
    </w:p>
    <w:p w:rsidR="00D53FD1" w:rsidRDefault="00D53FD1">
      <w:pPr>
        <w:numPr>
          <w:ilvl w:val="0"/>
          <w:numId w:val="1"/>
        </w:numPr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D53FD1" w:rsidTr="00C807A2">
        <w:trPr>
          <w:cantSplit/>
          <w:trHeight w:hRule="exact" w:val="2209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9359DC" w:rsidRDefault="00453A23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　</w:t>
            </w:r>
            <w:r w:rsidR="00FA5CDE">
              <w:rPr>
                <w:rFonts w:eastAsia="標楷體" w:hint="eastAsia"/>
                <w:sz w:val="28"/>
              </w:rPr>
              <w:t xml:space="preserve">　同學在學會輸入法之後，接著可以入應用文的部分，實際運用文書處理，尤甚商用文對將來在職場上助益良多。</w:t>
            </w:r>
          </w:p>
          <w:p w:rsidR="00FA5CDE" w:rsidRPr="00FA5CDE" w:rsidRDefault="00293A9E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　　學習如何製作商業文書</w:t>
            </w:r>
            <w:r w:rsidR="00213F1C">
              <w:rPr>
                <w:rFonts w:eastAsia="標楷體" w:hint="eastAsia"/>
                <w:sz w:val="28"/>
              </w:rPr>
              <w:t>，在以後可以運用在</w:t>
            </w:r>
            <w:r w:rsidR="00FA5CDE">
              <w:rPr>
                <w:rFonts w:eastAsia="標楷體" w:hint="eastAsia"/>
                <w:sz w:val="28"/>
              </w:rPr>
              <w:t>職場上，本課程也讓同學可以學會正確的</w:t>
            </w:r>
            <w:r w:rsidR="00FA5CDE">
              <w:rPr>
                <w:rFonts w:eastAsia="標楷體" w:hint="eastAsia"/>
                <w:sz w:val="28"/>
              </w:rPr>
              <w:t>Email</w:t>
            </w:r>
            <w:r w:rsidR="00FA5CDE">
              <w:rPr>
                <w:rFonts w:eastAsia="標楷體" w:hint="eastAsia"/>
                <w:sz w:val="28"/>
              </w:rPr>
              <w:t>文書信件。</w:t>
            </w:r>
          </w:p>
        </w:tc>
      </w:tr>
      <w:tr w:rsidR="00D53FD1" w:rsidTr="00C807A2">
        <w:trPr>
          <w:cantSplit/>
          <w:trHeight w:hRule="exact" w:val="5402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2541BD" w:rsidRDefault="002541BD" w:rsidP="009359DC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如何在中文版</w:t>
            </w:r>
            <w:r>
              <w:rPr>
                <w:rFonts w:eastAsia="標楷體" w:hint="eastAsia"/>
                <w:sz w:val="28"/>
              </w:rPr>
              <w:t>Windows XP</w:t>
            </w:r>
            <w:r>
              <w:rPr>
                <w:rFonts w:eastAsia="標楷體" w:hint="eastAsia"/>
                <w:sz w:val="28"/>
              </w:rPr>
              <w:t>中建立日文輸入法。</w:t>
            </w:r>
          </w:p>
          <w:p w:rsidR="002541BD" w:rsidRDefault="002541BD" w:rsidP="009359DC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輸入日文。</w:t>
            </w:r>
          </w:p>
          <w:p w:rsidR="009359DC" w:rsidRDefault="00FA5CDE" w:rsidP="009359DC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１；２；３級練習。</w:t>
            </w:r>
          </w:p>
          <w:p w:rsidR="00FA5CDE" w:rsidRDefault="00293A9E" w:rsidP="009359DC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商業文書</w:t>
            </w:r>
            <w:r w:rsidR="00FA5CDE">
              <w:rPr>
                <w:rFonts w:eastAsia="標楷體" w:hint="eastAsia"/>
                <w:sz w:val="28"/>
              </w:rPr>
              <w:t>的基本格式。</w:t>
            </w:r>
          </w:p>
          <w:p w:rsidR="00FA5CDE" w:rsidRDefault="00FA5CDE" w:rsidP="00FA5CDE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書信問候語。</w:t>
            </w:r>
          </w:p>
          <w:p w:rsidR="00FA5CDE" w:rsidRDefault="00FA5CDE" w:rsidP="00FA5CDE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商用書信的範例。</w:t>
            </w:r>
          </w:p>
          <w:p w:rsidR="00FA5CDE" w:rsidRDefault="00213F1C" w:rsidP="00FA5CDE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廣告設計</w:t>
            </w:r>
            <w:r w:rsidR="00FA5CDE">
              <w:rPr>
                <w:rFonts w:eastAsia="標楷體" w:hint="eastAsia"/>
                <w:sz w:val="28"/>
              </w:rPr>
              <w:t>。</w:t>
            </w:r>
          </w:p>
          <w:p w:rsidR="00FA5CDE" w:rsidRDefault="00213F1C" w:rsidP="00FA5CDE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廣告設計</w:t>
            </w:r>
            <w:r w:rsidR="002541BD">
              <w:rPr>
                <w:rFonts w:eastAsia="標楷體" w:hint="eastAsia"/>
                <w:sz w:val="28"/>
              </w:rPr>
              <w:t>的範例</w:t>
            </w:r>
            <w:r w:rsidR="00FA5CDE">
              <w:rPr>
                <w:rFonts w:eastAsia="標楷體" w:hint="eastAsia"/>
                <w:sz w:val="28"/>
              </w:rPr>
              <w:t>。</w:t>
            </w:r>
          </w:p>
        </w:tc>
      </w:tr>
      <w:tr w:rsidR="00D53FD1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  <w:tr w:rsidR="00D53FD1">
        <w:trPr>
          <w:cantSplit/>
          <w:trHeight w:hRule="exact" w:val="20"/>
        </w:trPr>
        <w:tc>
          <w:tcPr>
            <w:tcW w:w="1708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ind w:left="960" w:hanging="960"/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</w:tbl>
    <w:p w:rsidR="00C807A2" w:rsidRDefault="00C807A2" w:rsidP="00C807A2">
      <w:pPr>
        <w:spacing w:line="400" w:lineRule="exact"/>
        <w:rPr>
          <w:rFonts w:eastAsia="標楷體"/>
          <w:color w:val="000000"/>
          <w:sz w:val="28"/>
        </w:rPr>
      </w:pPr>
      <w:r>
        <w:rPr>
          <w:rFonts w:eastAsia="標楷體" w:hint="eastAsia"/>
          <w:sz w:val="28"/>
        </w:rPr>
        <w:t>＊本表除書面外，</w:t>
      </w:r>
      <w:r w:rsidRPr="001D3C50">
        <w:rPr>
          <w:rFonts w:eastAsia="標楷體" w:hint="eastAsia"/>
          <w:sz w:val="28"/>
        </w:rPr>
        <w:t>請另需繳交電子檔至教務處教學組雲端</w:t>
      </w:r>
      <w:r>
        <w:rPr>
          <w:rFonts w:eastAsia="標楷體" w:hint="eastAsia"/>
          <w:sz w:val="28"/>
        </w:rPr>
        <w:t>上傳的地方</w:t>
      </w:r>
      <w:r w:rsidRPr="00E4101E">
        <w:rPr>
          <w:rFonts w:eastAsia="標楷體" w:hint="eastAsia"/>
          <w:sz w:val="28"/>
        </w:rPr>
        <w:t>或</w:t>
      </w:r>
      <w:r w:rsidRPr="00E4101E">
        <w:rPr>
          <w:rFonts w:eastAsia="標楷體" w:hint="eastAsia"/>
          <w:sz w:val="28"/>
        </w:rPr>
        <w:t>e-mail</w:t>
      </w:r>
      <w:r w:rsidRPr="00E4101E">
        <w:rPr>
          <w:rFonts w:eastAsia="標楷體" w:hint="eastAsia"/>
          <w:sz w:val="28"/>
        </w:rPr>
        <w:t>至教學組信箱</w:t>
      </w:r>
      <w:r w:rsidRPr="00E4101E">
        <w:rPr>
          <w:rFonts w:eastAsia="標楷體" w:hint="eastAsia"/>
          <w:sz w:val="28"/>
        </w:rPr>
        <w:t>curriculum@tkcvs.tp.edu.tw</w:t>
      </w:r>
      <w:r>
        <w:rPr>
          <w:rFonts w:eastAsia="標楷體" w:hint="eastAsia"/>
          <w:sz w:val="28"/>
        </w:rPr>
        <w:t>，以配合課程上傳作業，檔案名稱請註明姓名、科目及內容</w:t>
      </w:r>
      <w:r>
        <w:rPr>
          <w:rFonts w:eastAsia="標楷體" w:hint="eastAsia"/>
          <w:color w:val="000000"/>
          <w:sz w:val="28"/>
        </w:rPr>
        <w:t>。並請另列印一份書面繳交至教學組。</w:t>
      </w:r>
    </w:p>
    <w:p w:rsidR="00D53FD1" w:rsidRPr="006A74E3" w:rsidRDefault="00D53FD1" w:rsidP="00C807A2">
      <w:pPr>
        <w:spacing w:line="400" w:lineRule="exact"/>
        <w:rPr>
          <w:rFonts w:eastAsia="標楷體"/>
          <w:sz w:val="28"/>
        </w:rPr>
      </w:pPr>
      <w:bookmarkStart w:id="0" w:name="_GoBack"/>
      <w:bookmarkEnd w:id="0"/>
    </w:p>
    <w:sectPr w:rsidR="00D53FD1" w:rsidRPr="006A74E3" w:rsidSect="006A74E3">
      <w:pgSz w:w="11906" w:h="16838" w:code="9"/>
      <w:pgMar w:top="567" w:right="851" w:bottom="794" w:left="851" w:header="624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555F" w:rsidRDefault="007E555F" w:rsidP="004C321C">
      <w:r>
        <w:separator/>
      </w:r>
    </w:p>
  </w:endnote>
  <w:endnote w:type="continuationSeparator" w:id="0">
    <w:p w:rsidR="007E555F" w:rsidRDefault="007E555F" w:rsidP="004C3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555F" w:rsidRDefault="007E555F" w:rsidP="004C321C">
      <w:r>
        <w:separator/>
      </w:r>
    </w:p>
  </w:footnote>
  <w:footnote w:type="continuationSeparator" w:id="0">
    <w:p w:rsidR="007E555F" w:rsidRDefault="007E555F" w:rsidP="004C3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73B77"/>
    <w:multiLevelType w:val="hybridMultilevel"/>
    <w:tmpl w:val="6934514C"/>
    <w:lvl w:ilvl="0" w:tplc="7514016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F16FF4C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CC265C9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E868742A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98E0B06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35CC4E4E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8B7C843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C98E45C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33F22AE6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54655BD"/>
    <w:multiLevelType w:val="hybridMultilevel"/>
    <w:tmpl w:val="FE687166"/>
    <w:lvl w:ilvl="0" w:tplc="C75E0AA0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4A01400F"/>
    <w:multiLevelType w:val="hybridMultilevel"/>
    <w:tmpl w:val="5278220A"/>
    <w:lvl w:ilvl="0" w:tplc="C4EC3EEE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B7D8894C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8E3651E6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5A8AD694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7E0C3150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256C1E90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242E12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C8EA54DC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F938711E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" w15:restartNumberingAfterBreak="0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C08"/>
    <w:rsid w:val="00213F1C"/>
    <w:rsid w:val="002541BD"/>
    <w:rsid w:val="00293A9E"/>
    <w:rsid w:val="002B42F9"/>
    <w:rsid w:val="00380B72"/>
    <w:rsid w:val="003D2BFB"/>
    <w:rsid w:val="00453A23"/>
    <w:rsid w:val="004C0781"/>
    <w:rsid w:val="004C321C"/>
    <w:rsid w:val="005810C8"/>
    <w:rsid w:val="006A74E3"/>
    <w:rsid w:val="006F2BD7"/>
    <w:rsid w:val="00700360"/>
    <w:rsid w:val="007C7A0C"/>
    <w:rsid w:val="007E555F"/>
    <w:rsid w:val="008C375F"/>
    <w:rsid w:val="008D34E1"/>
    <w:rsid w:val="008E2711"/>
    <w:rsid w:val="00913FB9"/>
    <w:rsid w:val="009359DC"/>
    <w:rsid w:val="009D1D81"/>
    <w:rsid w:val="00A41C08"/>
    <w:rsid w:val="00A53B22"/>
    <w:rsid w:val="00A91414"/>
    <w:rsid w:val="00B53CC8"/>
    <w:rsid w:val="00C807A2"/>
    <w:rsid w:val="00CF6CEA"/>
    <w:rsid w:val="00D53FD1"/>
    <w:rsid w:val="00D87AE9"/>
    <w:rsid w:val="00E5173D"/>
    <w:rsid w:val="00EF15AA"/>
    <w:rsid w:val="00FA5CDE"/>
    <w:rsid w:val="00FB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22033C"/>
  <w15:docId w15:val="{AB9F5C45-828D-4D8A-9E77-70F725A86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C7A0C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C7A0C"/>
    <w:rPr>
      <w:color w:val="0000FF"/>
      <w:u w:val="single"/>
    </w:rPr>
  </w:style>
  <w:style w:type="paragraph" w:styleId="a4">
    <w:name w:val="header"/>
    <w:basedOn w:val="a"/>
    <w:link w:val="a5"/>
    <w:rsid w:val="004C321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4C321C"/>
    <w:rPr>
      <w:kern w:val="2"/>
    </w:rPr>
  </w:style>
  <w:style w:type="paragraph" w:styleId="a6">
    <w:name w:val="footer"/>
    <w:basedOn w:val="a"/>
    <w:link w:val="a7"/>
    <w:rsid w:val="004C321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4C321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0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Shaoying Chung</cp:lastModifiedBy>
  <cp:revision>10</cp:revision>
  <cp:lastPrinted>2006-08-04T06:10:00Z</cp:lastPrinted>
  <dcterms:created xsi:type="dcterms:W3CDTF">2012-09-02T14:15:00Z</dcterms:created>
  <dcterms:modified xsi:type="dcterms:W3CDTF">2018-08-30T03:21:00Z</dcterms:modified>
</cp:coreProperties>
</file>