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FD12D6">
        <w:rPr>
          <w:rFonts w:eastAsia="標楷體" w:hint="eastAsia"/>
          <w:sz w:val="48"/>
        </w:rPr>
        <w:t>6</w:t>
      </w:r>
      <w:r>
        <w:rPr>
          <w:rFonts w:eastAsia="標楷體" w:hint="eastAsia"/>
          <w:sz w:val="48"/>
        </w:rPr>
        <w:t>學年度第</w:t>
      </w:r>
      <w:r w:rsidR="0018537E">
        <w:rPr>
          <w:rFonts w:eastAsia="標楷體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8537E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 w:rsidR="00FD12D6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適用科別：</w:t>
      </w:r>
      <w:r w:rsidR="004D69AE">
        <w:rPr>
          <w:rFonts w:eastAsia="標楷體" w:hint="eastAsia"/>
          <w:sz w:val="28"/>
        </w:rPr>
        <w:t>各科</w:t>
      </w:r>
      <w:r>
        <w:rPr>
          <w:rFonts w:eastAsia="標楷體" w:hint="eastAsia"/>
          <w:sz w:val="28"/>
        </w:rPr>
        <w:t xml:space="preserve"> </w:t>
      </w:r>
      <w:r w:rsidR="00FD12D6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 w:rsidR="009307FA">
        <w:rPr>
          <w:rFonts w:eastAsia="標楷體" w:hint="eastAsia"/>
          <w:sz w:val="28"/>
        </w:rPr>
        <w:t>二</w:t>
      </w:r>
      <w:r w:rsidR="004D69AE">
        <w:rPr>
          <w:rFonts w:eastAsia="標楷體" w:hint="eastAsia"/>
          <w:sz w:val="28"/>
        </w:rPr>
        <w:t>年級升學班</w:t>
      </w:r>
      <w:r w:rsidR="00FD12D6">
        <w:rPr>
          <w:rFonts w:eastAsia="標楷體" w:hint="eastAsia"/>
          <w:sz w:val="28"/>
        </w:rPr>
        <w:t xml:space="preserve">     </w:t>
      </w:r>
      <w:r w:rsidR="00FD12D6" w:rsidRPr="003E1926">
        <w:rPr>
          <w:rFonts w:ascii="Calibri" w:eastAsia="標楷體" w:hAnsi="Calibri" w:hint="eastAsia"/>
          <w:sz w:val="28"/>
          <w:szCs w:val="22"/>
        </w:rPr>
        <w:t>教師：</w:t>
      </w:r>
      <w:r w:rsidR="00FD12D6">
        <w:rPr>
          <w:rFonts w:ascii="Calibri" w:eastAsia="標楷體" w:hAnsi="Calibri" w:hint="eastAsia"/>
          <w:sz w:val="28"/>
          <w:szCs w:val="22"/>
        </w:rPr>
        <w:t>徐彩瑈老師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C460B" w:rsidRDefault="000C460B" w:rsidP="0018537E">
      <w:pPr>
        <w:spacing w:line="0" w:lineRule="atLeast"/>
        <w:ind w:leftChars="38"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引起學生學習動機及先備知識連結</w:t>
      </w:r>
      <w:r>
        <w:rPr>
          <w:rFonts w:ascii="標楷體" w:eastAsia="標楷體" w:hAnsi="標楷體" w:hint="eastAsia"/>
          <w:sz w:val="28"/>
        </w:rPr>
        <w:t>。</w:t>
      </w:r>
      <w:r>
        <w:rPr>
          <w:rFonts w:eastAsia="標楷體" w:hint="eastAsia"/>
          <w:sz w:val="28"/>
        </w:rPr>
        <w:t xml:space="preserve"> </w:t>
      </w:r>
    </w:p>
    <w:p w:rsidR="008B773C" w:rsidRDefault="000C460B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2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加強學生國學基本常識。</w:t>
      </w:r>
      <w:bookmarkStart w:id="0" w:name="_GoBack"/>
      <w:bookmarkEnd w:id="0"/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3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學習體會古典文學作品之意境、精神。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4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熟悉文言文作品常用之字詞、語法、修辭。</w:t>
      </w:r>
    </w:p>
    <w:p w:rsidR="008B773C" w:rsidRDefault="000C460B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</w:t>
      </w:r>
      <w:r w:rsidR="008B773C">
        <w:rPr>
          <w:rFonts w:eastAsia="標楷體" w:hint="eastAsia"/>
          <w:sz w:val="28"/>
        </w:rPr>
        <w:t>5.</w:t>
      </w:r>
      <w:r w:rsidR="008B773C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 w:rsidR="000C460B">
        <w:rPr>
          <w:rFonts w:eastAsia="標楷體" w:hint="eastAsia"/>
          <w:sz w:val="28"/>
        </w:rPr>
        <w:t>時事融入</w:t>
      </w:r>
      <w:r w:rsidR="007F73B8">
        <w:rPr>
          <w:rFonts w:eastAsia="標楷體" w:hint="eastAsia"/>
          <w:sz w:val="28"/>
        </w:rPr>
        <w:t>以加強學生人文素養</w:t>
      </w:r>
      <w:r>
        <w:rPr>
          <w:rFonts w:eastAsia="標楷體" w:hint="eastAsia"/>
          <w:sz w:val="28"/>
        </w:rPr>
        <w:t>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F40263">
        <w:rPr>
          <w:rFonts w:eastAsia="標楷體"/>
          <w:sz w:val="28"/>
        </w:rPr>
        <w:t>3</w:t>
      </w:r>
      <w:r w:rsidR="0018537E">
        <w:rPr>
          <w:rFonts w:eastAsia="標楷體" w:hint="eastAsia"/>
          <w:sz w:val="28"/>
        </w:rPr>
        <w:t xml:space="preserve">     </w:t>
      </w:r>
      <w:r w:rsidR="00D53FD1">
        <w:rPr>
          <w:rFonts w:eastAsia="標楷體" w:hint="eastAsia"/>
          <w:sz w:val="28"/>
        </w:rPr>
        <w:t>上課週數：</w:t>
      </w:r>
      <w:r w:rsidR="0018537E">
        <w:rPr>
          <w:rFonts w:eastAsia="標楷體"/>
          <w:sz w:val="28"/>
        </w:rPr>
        <w:t>20</w:t>
      </w:r>
      <w:r w:rsidR="00D53FD1">
        <w:rPr>
          <w:rFonts w:eastAsia="標楷體" w:hint="eastAsia"/>
          <w:sz w:val="28"/>
        </w:rPr>
        <w:t xml:space="preserve"> </w:t>
      </w:r>
      <w:r w:rsidR="0018537E">
        <w:rPr>
          <w:rFonts w:eastAsia="標楷體"/>
          <w:sz w:val="28"/>
        </w:rPr>
        <w:t xml:space="preserve">  </w:t>
      </w:r>
      <w:r w:rsidR="00D53FD1">
        <w:rPr>
          <w:rFonts w:eastAsia="標楷體" w:hint="eastAsia"/>
          <w:sz w:val="28"/>
        </w:rPr>
        <w:t xml:space="preserve"> </w:t>
      </w:r>
      <w:r w:rsidR="00D53FD1">
        <w:rPr>
          <w:rFonts w:eastAsia="標楷體" w:hint="eastAsia"/>
          <w:sz w:val="28"/>
        </w:rPr>
        <w:t>每週授課節數：</w:t>
      </w:r>
      <w:r w:rsidR="00F40263">
        <w:rPr>
          <w:rFonts w:eastAsia="標楷體"/>
          <w:sz w:val="28"/>
        </w:rPr>
        <w:t>3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F40263">
        <w:rPr>
          <w:rFonts w:eastAsia="標楷體"/>
          <w:sz w:val="28"/>
        </w:rPr>
        <w:t>6</w:t>
      </w:r>
      <w:r w:rsidR="0018537E">
        <w:rPr>
          <w:rFonts w:eastAsia="標楷體"/>
          <w:sz w:val="28"/>
        </w:rPr>
        <w:t>0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102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FD12D6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時事融入</w:t>
            </w:r>
            <w:r w:rsidR="00D55AF2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FD12D6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Default="000C460B" w:rsidP="000C460B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0C460B" w:rsidRPr="000C460B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9279FD" w:rsidRPr="00CD4F00">
              <w:rPr>
                <w:rFonts w:eastAsia="標楷體" w:hint="eastAsia"/>
                <w:b/>
                <w:sz w:val="28"/>
              </w:rPr>
              <w:t>課文：</w:t>
            </w:r>
            <w:r w:rsidR="004D69AE">
              <w:rPr>
                <w:rFonts w:eastAsia="標楷體" w:hint="eastAsia"/>
                <w:sz w:val="28"/>
              </w:rPr>
              <w:t>正文講解，文章全篇主旨與段落大意講授，作者</w:t>
            </w:r>
            <w:r w:rsidR="009279FD">
              <w:rPr>
                <w:rFonts w:eastAsia="標楷體" w:hint="eastAsia"/>
                <w:sz w:val="28"/>
              </w:rPr>
              <w:t>心境說明。</w:t>
            </w:r>
          </w:p>
          <w:p w:rsidR="00CD4F00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4D69AE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  <w:r w:rsidR="00CD4F00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CD4F00"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4D69AE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="000C460B">
              <w:rPr>
                <w:rFonts w:eastAsia="標楷體" w:hint="eastAsia"/>
                <w:b/>
                <w:sz w:val="28"/>
              </w:rPr>
              <w:t>時事融入</w:t>
            </w:r>
            <w:r w:rsidRPr="00D55AF2">
              <w:rPr>
                <w:rFonts w:eastAsia="標楷體" w:hint="eastAsia"/>
                <w:b/>
                <w:sz w:val="28"/>
              </w:rPr>
              <w:t>：</w:t>
            </w:r>
            <w:r w:rsidR="000C460B">
              <w:rPr>
                <w:rFonts w:eastAsia="標楷體" w:hint="eastAsia"/>
                <w:sz w:val="28"/>
              </w:rPr>
              <w:t>就課程相關議題融入時事使學生更加融入教學情境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FD12D6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 w:rsidTr="00FD12D6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FD12D6" w:rsidRDefault="00FD12D6" w:rsidP="00FD12D6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54208"/>
    <w:rsid w:val="00082E43"/>
    <w:rsid w:val="000C460B"/>
    <w:rsid w:val="0018537E"/>
    <w:rsid w:val="001B619F"/>
    <w:rsid w:val="002B42F9"/>
    <w:rsid w:val="004D69AE"/>
    <w:rsid w:val="007110A6"/>
    <w:rsid w:val="007A201C"/>
    <w:rsid w:val="007F73B8"/>
    <w:rsid w:val="008064F8"/>
    <w:rsid w:val="00814AC4"/>
    <w:rsid w:val="008746E9"/>
    <w:rsid w:val="008B773C"/>
    <w:rsid w:val="00910EE0"/>
    <w:rsid w:val="00926955"/>
    <w:rsid w:val="009279FD"/>
    <w:rsid w:val="009307FA"/>
    <w:rsid w:val="00946378"/>
    <w:rsid w:val="009B256B"/>
    <w:rsid w:val="00A41C08"/>
    <w:rsid w:val="00B65DFB"/>
    <w:rsid w:val="00C023A4"/>
    <w:rsid w:val="00C75F50"/>
    <w:rsid w:val="00C80DFD"/>
    <w:rsid w:val="00CD4F00"/>
    <w:rsid w:val="00D53FD1"/>
    <w:rsid w:val="00D55AF2"/>
    <w:rsid w:val="00DC5424"/>
    <w:rsid w:val="00DE230E"/>
    <w:rsid w:val="00E17470"/>
    <w:rsid w:val="00ED6B62"/>
    <w:rsid w:val="00EE6C50"/>
    <w:rsid w:val="00F40263"/>
    <w:rsid w:val="00FD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E66EC3D-A81D-4524-8AC4-329CF93F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  <w:style w:type="paragraph" w:styleId="a8">
    <w:name w:val="Balloon Text"/>
    <w:basedOn w:val="a"/>
    <w:link w:val="a9"/>
    <w:semiHidden/>
    <w:unhideWhenUsed/>
    <w:rsid w:val="00F402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F4026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586</Words>
  <Characters>180</Characters>
  <Application>Microsoft Office Word</Application>
  <DocSecurity>0</DocSecurity>
  <Lines>1</Lines>
  <Paragraphs>1</Paragraphs>
  <ScaleCrop>false</ScaleCrop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2</cp:revision>
  <cp:lastPrinted>2017-02-16T08:47:00Z</cp:lastPrinted>
  <dcterms:created xsi:type="dcterms:W3CDTF">2018-02-12T06:25:00Z</dcterms:created>
  <dcterms:modified xsi:type="dcterms:W3CDTF">2018-02-12T06:25:00Z</dcterms:modified>
</cp:coreProperties>
</file>