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80258">
        <w:rPr>
          <w:rFonts w:eastAsia="標楷體" w:hint="eastAsia"/>
          <w:sz w:val="48"/>
        </w:rPr>
        <w:t>106</w:t>
      </w:r>
      <w:r>
        <w:rPr>
          <w:rFonts w:eastAsia="標楷體" w:hint="eastAsia"/>
          <w:sz w:val="48"/>
        </w:rPr>
        <w:t>學年度第</w:t>
      </w:r>
      <w:r w:rsidR="00A318AD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744263" w:rsidRDefault="00744263" w:rsidP="001907B9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科目：日語語法</w:t>
      </w:r>
      <w:r w:rsidR="001907B9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適用科別：應用日語科</w:t>
      </w:r>
      <w:r w:rsidR="001907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A01F38">
        <w:rPr>
          <w:rFonts w:eastAsia="標楷體" w:hint="eastAsia"/>
          <w:sz w:val="28"/>
        </w:rPr>
        <w:t>二禮</w:t>
      </w:r>
      <w:r w:rsidR="00A01F38">
        <w:rPr>
          <w:rFonts w:eastAsia="標楷體" w:hint="eastAsia"/>
          <w:sz w:val="28"/>
        </w:rPr>
        <w:t xml:space="preserve">   </w:t>
      </w:r>
      <w:r w:rsidR="001907B9">
        <w:rPr>
          <w:rFonts w:eastAsia="標楷體" w:hint="eastAsia"/>
          <w:sz w:val="28"/>
        </w:rPr>
        <w:t xml:space="preserve"> </w:t>
      </w:r>
      <w:r w:rsidR="001907B9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Pr="00461541" w:rsidRDefault="00744263" w:rsidP="00461541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  <w:r w:rsidR="00461541">
        <w:rPr>
          <w:rFonts w:eastAsia="標楷體" w:hint="eastAsia"/>
          <w:sz w:val="28"/>
        </w:rPr>
        <w:t>讓學生可以打穩基礎地學習</w:t>
      </w:r>
      <w:r>
        <w:rPr>
          <w:rFonts w:eastAsia="標楷體" w:hint="eastAsia"/>
          <w:sz w:val="28"/>
        </w:rPr>
        <w:t>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01F38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C756B5">
        <w:rPr>
          <w:rFonts w:eastAsia="標楷體" w:hint="eastAsia"/>
          <w:sz w:val="28"/>
        </w:rPr>
        <w:t xml:space="preserve">  4</w:t>
      </w:r>
      <w:r w:rsidR="00A01F38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280258">
        <w:trPr>
          <w:cantSplit/>
          <w:trHeight w:hRule="exact" w:val="173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7714D9">
        <w:trPr>
          <w:cantSplit/>
          <w:trHeight w:hRule="exact" w:val="5693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課前的預備項目，檢視及帶出單元的重點特性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初級到中級入門的必須句型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重點解說附中譯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豐富的例句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切中重點的練習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sz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系統性學習。</w:t>
            </w:r>
          </w:p>
        </w:tc>
      </w:tr>
      <w:tr w:rsidR="00744263" w:rsidTr="007714D9">
        <w:trPr>
          <w:cantSplit/>
          <w:trHeight w:hRule="exact" w:val="1262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714D9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280258" w:rsidRDefault="00280258" w:rsidP="00280258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Default="00D53FD1" w:rsidP="007714D9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Sect="00845778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7F0" w:rsidRDefault="005227F0" w:rsidP="00CD1F58">
      <w:r>
        <w:separator/>
      </w:r>
    </w:p>
  </w:endnote>
  <w:endnote w:type="continuationSeparator" w:id="0">
    <w:p w:rsidR="005227F0" w:rsidRDefault="005227F0" w:rsidP="00CD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7F0" w:rsidRDefault="005227F0" w:rsidP="00CD1F58">
      <w:r>
        <w:separator/>
      </w:r>
    </w:p>
  </w:footnote>
  <w:footnote w:type="continuationSeparator" w:id="0">
    <w:p w:rsidR="005227F0" w:rsidRDefault="005227F0" w:rsidP="00CD1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856AC2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316B7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8C312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C94714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75E3D8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F88239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948783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9D2E78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D16093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18F242A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D8A2654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F1AE5FF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020F48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5850786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E388AB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80BE641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0F23824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04CFBF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1907B9"/>
    <w:rsid w:val="001D5730"/>
    <w:rsid w:val="00280258"/>
    <w:rsid w:val="00292A9B"/>
    <w:rsid w:val="002B42F9"/>
    <w:rsid w:val="00440C9C"/>
    <w:rsid w:val="00451D54"/>
    <w:rsid w:val="00461541"/>
    <w:rsid w:val="004D10B6"/>
    <w:rsid w:val="005227F0"/>
    <w:rsid w:val="005C1555"/>
    <w:rsid w:val="00683FFC"/>
    <w:rsid w:val="006B5173"/>
    <w:rsid w:val="006D502F"/>
    <w:rsid w:val="00744263"/>
    <w:rsid w:val="007714D9"/>
    <w:rsid w:val="00783329"/>
    <w:rsid w:val="00814AC4"/>
    <w:rsid w:val="00845778"/>
    <w:rsid w:val="00910EE0"/>
    <w:rsid w:val="00A01F38"/>
    <w:rsid w:val="00A318AD"/>
    <w:rsid w:val="00A41C08"/>
    <w:rsid w:val="00B214AF"/>
    <w:rsid w:val="00C756B5"/>
    <w:rsid w:val="00C84A1D"/>
    <w:rsid w:val="00CC13AD"/>
    <w:rsid w:val="00CD1F58"/>
    <w:rsid w:val="00D53FD1"/>
    <w:rsid w:val="00E07895"/>
    <w:rsid w:val="00E92391"/>
    <w:rsid w:val="00F0750D"/>
    <w:rsid w:val="00F123FB"/>
    <w:rsid w:val="00F31957"/>
    <w:rsid w:val="00FA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4BD56"/>
  <w15:docId w15:val="{ACE1920C-36C1-4E36-9288-812E0443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7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5778"/>
    <w:rPr>
      <w:color w:val="0000FF"/>
      <w:u w:val="single"/>
    </w:rPr>
  </w:style>
  <w:style w:type="paragraph" w:styleId="a4">
    <w:name w:val="header"/>
    <w:basedOn w:val="a"/>
    <w:link w:val="a5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D1F58"/>
    <w:rPr>
      <w:kern w:val="2"/>
    </w:rPr>
  </w:style>
  <w:style w:type="paragraph" w:styleId="a6">
    <w:name w:val="footer"/>
    <w:basedOn w:val="a"/>
    <w:link w:val="a7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D1F58"/>
    <w:rPr>
      <w:kern w:val="2"/>
    </w:rPr>
  </w:style>
  <w:style w:type="paragraph" w:styleId="a8">
    <w:name w:val="Balloon Text"/>
    <w:basedOn w:val="a"/>
    <w:link w:val="a9"/>
    <w:semiHidden/>
    <w:unhideWhenUsed/>
    <w:rsid w:val="00451D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451D5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358</Words>
  <Characters>113</Characters>
  <Application>Microsoft Office Word</Application>
  <DocSecurity>0</DocSecurity>
  <Lines>1</Lines>
  <Paragraphs>1</Paragraphs>
  <ScaleCrop>false</ScaleCrop>
  <Company/>
  <LinksUpToDate>false</LinksUpToDate>
  <CharactersWithSpaces>470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5</cp:revision>
  <cp:lastPrinted>2017-02-11T13:29:00Z</cp:lastPrinted>
  <dcterms:created xsi:type="dcterms:W3CDTF">2017-02-11T13:28:00Z</dcterms:created>
  <dcterms:modified xsi:type="dcterms:W3CDTF">2018-02-18T12:04:00Z</dcterms:modified>
</cp:coreProperties>
</file>