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3B" w:rsidRPr="0012603B" w:rsidRDefault="0012603B" w:rsidP="0012603B">
      <w:pPr>
        <w:rPr>
          <w:rFonts w:ascii="Calibri" w:eastAsia="標楷體" w:hAnsi="Calibri"/>
          <w:sz w:val="48"/>
          <w:szCs w:val="22"/>
        </w:rPr>
      </w:pPr>
      <w:r w:rsidRPr="0012603B">
        <w:rPr>
          <w:rFonts w:ascii="Calibri" w:eastAsia="標楷體" w:hAnsi="Calibri" w:hint="eastAsia"/>
          <w:sz w:val="48"/>
          <w:szCs w:val="22"/>
        </w:rPr>
        <w:t>臺北市稻江商職</w:t>
      </w:r>
      <w:r w:rsidRPr="0012603B">
        <w:rPr>
          <w:rFonts w:ascii="Calibri" w:eastAsia="標楷體" w:hAnsi="Calibri"/>
          <w:sz w:val="48"/>
          <w:szCs w:val="22"/>
        </w:rPr>
        <w:t>10</w:t>
      </w:r>
      <w:r w:rsidR="002E4063">
        <w:rPr>
          <w:rFonts w:ascii="Calibri" w:eastAsia="標楷體" w:hAnsi="Calibri"/>
          <w:sz w:val="48"/>
          <w:szCs w:val="22"/>
        </w:rPr>
        <w:t>6</w:t>
      </w:r>
      <w:r w:rsidRPr="0012603B">
        <w:rPr>
          <w:rFonts w:ascii="Calibri" w:eastAsia="標楷體" w:hAnsi="Calibri" w:hint="eastAsia"/>
          <w:sz w:val="48"/>
          <w:szCs w:val="22"/>
        </w:rPr>
        <w:t>學年度第</w:t>
      </w:r>
      <w:r w:rsidRPr="0012603B">
        <w:rPr>
          <w:rFonts w:ascii="Calibri" w:eastAsia="標楷體" w:hAnsi="Calibri" w:hint="eastAsia"/>
          <w:sz w:val="48"/>
          <w:szCs w:val="22"/>
        </w:rPr>
        <w:t>1</w:t>
      </w:r>
      <w:r w:rsidRPr="0012603B">
        <w:rPr>
          <w:rFonts w:ascii="Calibri" w:eastAsia="標楷體" w:hAnsi="Calibri" w:hint="eastAsia"/>
          <w:sz w:val="48"/>
          <w:szCs w:val="22"/>
        </w:rPr>
        <w:t>學期教學綱要</w:t>
      </w:r>
    </w:p>
    <w:p w:rsidR="0012603B" w:rsidRPr="0012603B" w:rsidRDefault="0012603B" w:rsidP="0012603B">
      <w:pPr>
        <w:rPr>
          <w:rFonts w:ascii="Calibri" w:eastAsia="標楷體" w:hAnsi="Calibri"/>
          <w:sz w:val="28"/>
          <w:szCs w:val="22"/>
        </w:rPr>
      </w:pPr>
      <w:r w:rsidRPr="0012603B">
        <w:rPr>
          <w:rFonts w:ascii="Calibri" w:eastAsia="標楷體" w:hAnsi="Calibri" w:hint="eastAsia"/>
          <w:sz w:val="28"/>
          <w:szCs w:val="22"/>
        </w:rPr>
        <w:t>科目：</w:t>
      </w:r>
      <w:r w:rsidR="002E4063">
        <w:rPr>
          <w:rFonts w:ascii="Calibri" w:eastAsia="標楷體" w:hAnsi="Calibri" w:hint="eastAsia"/>
          <w:sz w:val="28"/>
          <w:szCs w:val="22"/>
          <w:lang w:eastAsia="zh-HK"/>
        </w:rPr>
        <w:t>日語閱讀與翻譯</w:t>
      </w:r>
      <w:r>
        <w:rPr>
          <w:rFonts w:ascii="Calibri" w:eastAsia="標楷體" w:hAnsi="Calibri" w:hint="eastAsia"/>
          <w:sz w:val="28"/>
          <w:szCs w:val="22"/>
        </w:rPr>
        <w:t xml:space="preserve">   </w:t>
      </w:r>
      <w:r w:rsidRPr="0012603B">
        <w:rPr>
          <w:rFonts w:ascii="Calibri" w:eastAsia="標楷體" w:hAnsi="Calibri" w:hint="eastAsia"/>
          <w:sz w:val="28"/>
          <w:szCs w:val="22"/>
        </w:rPr>
        <w:t>適用科別：</w:t>
      </w:r>
      <w:r>
        <w:rPr>
          <w:rFonts w:ascii="Calibri" w:eastAsia="標楷體" w:hAnsi="Calibri" w:hint="eastAsia"/>
          <w:sz w:val="28"/>
          <w:szCs w:val="22"/>
          <w:lang w:eastAsia="zh-HK"/>
        </w:rPr>
        <w:t>應日科</w:t>
      </w:r>
      <w:r w:rsidRPr="0012603B">
        <w:rPr>
          <w:rFonts w:ascii="Calibri" w:eastAsia="標楷體" w:hAnsi="Calibri"/>
          <w:sz w:val="28"/>
          <w:szCs w:val="22"/>
        </w:rPr>
        <w:t xml:space="preserve">  </w:t>
      </w:r>
      <w:r>
        <w:rPr>
          <w:rFonts w:ascii="Calibri" w:eastAsia="標楷體" w:hAnsi="Calibri"/>
          <w:sz w:val="28"/>
          <w:szCs w:val="22"/>
        </w:rPr>
        <w:t xml:space="preserve"> </w:t>
      </w:r>
      <w:r w:rsidRPr="0012603B">
        <w:rPr>
          <w:rFonts w:ascii="Calibri" w:eastAsia="標楷體" w:hAnsi="Calibri" w:hint="eastAsia"/>
          <w:sz w:val="28"/>
          <w:szCs w:val="22"/>
        </w:rPr>
        <w:t>年級：</w:t>
      </w:r>
      <w:r>
        <w:rPr>
          <w:rFonts w:ascii="Calibri" w:eastAsia="標楷體" w:hAnsi="Calibri"/>
          <w:sz w:val="28"/>
          <w:szCs w:val="22"/>
        </w:rPr>
        <w:t xml:space="preserve"> </w:t>
      </w:r>
      <w:r w:rsidR="002E4063">
        <w:rPr>
          <w:rFonts w:ascii="Calibri" w:eastAsia="標楷體" w:hAnsi="Calibri" w:hint="eastAsia"/>
          <w:sz w:val="28"/>
          <w:szCs w:val="22"/>
          <w:lang w:eastAsia="zh-HK"/>
        </w:rPr>
        <w:t>二</w:t>
      </w:r>
      <w:r>
        <w:rPr>
          <w:rFonts w:ascii="Calibri" w:eastAsia="標楷體" w:hAnsi="Calibri" w:hint="eastAsia"/>
          <w:sz w:val="28"/>
          <w:szCs w:val="22"/>
          <w:lang w:eastAsia="zh-HK"/>
        </w:rPr>
        <w:t>年級</w:t>
      </w:r>
      <w:r w:rsidR="002E4063">
        <w:rPr>
          <w:rFonts w:ascii="Calibri" w:eastAsia="標楷體" w:hAnsi="Calibri"/>
          <w:sz w:val="28"/>
          <w:szCs w:val="22"/>
        </w:rPr>
        <w:t xml:space="preserve"> </w:t>
      </w:r>
      <w:r w:rsidRPr="0012603B">
        <w:rPr>
          <w:rFonts w:ascii="Calibri" w:eastAsia="標楷體" w:hAnsi="Calibri"/>
          <w:sz w:val="28"/>
          <w:szCs w:val="22"/>
        </w:rPr>
        <w:t xml:space="preserve"> </w:t>
      </w:r>
      <w:r w:rsidRPr="0012603B">
        <w:rPr>
          <w:rFonts w:ascii="Calibri" w:eastAsia="標楷體" w:hAnsi="Calibri" w:hint="eastAsia"/>
          <w:sz w:val="28"/>
          <w:szCs w:val="22"/>
        </w:rPr>
        <w:t>教師：</w:t>
      </w:r>
      <w:r>
        <w:rPr>
          <w:rFonts w:ascii="Calibri" w:eastAsia="標楷體" w:hAnsi="Calibri" w:hint="eastAsia"/>
          <w:sz w:val="28"/>
          <w:szCs w:val="22"/>
          <w:lang w:eastAsia="zh-HK"/>
        </w:rPr>
        <w:t>鍾韶瑛</w:t>
      </w:r>
    </w:p>
    <w:p w:rsidR="00635FC8" w:rsidRDefault="00635FC8" w:rsidP="00635FC8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教學目標　</w:t>
      </w:r>
    </w:p>
    <w:p w:rsidR="00635FC8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pacing w:val="0"/>
          <w:sz w:val="28"/>
        </w:rPr>
        <w:t>打穩初級文法與句型的基礎、注重日文說與聽的練習。</w:t>
      </w:r>
    </w:p>
    <w:p w:rsidR="00635FC8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並且於授課時適時穿插關於日本文化、影劇、日文歌曲教學、時勢等話題，用以提高學員學習的興趣，必要時進行討論。</w:t>
      </w:r>
    </w:p>
    <w:p w:rsidR="00635FC8" w:rsidRDefault="00635FC8" w:rsidP="00635FC8">
      <w:pPr>
        <w:pStyle w:val="2"/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(貳)　時間分配:</w:t>
      </w:r>
    </w:p>
    <w:p w:rsidR="00635FC8" w:rsidRDefault="00A319EA" w:rsidP="00635FC8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635FC8">
        <w:rPr>
          <w:rFonts w:ascii="標楷體" w:eastAsia="標楷體" w:hAnsi="標楷體" w:hint="eastAsia"/>
          <w:sz w:val="28"/>
        </w:rPr>
        <w:t xml:space="preserve"> 　上課週數：</w:t>
      </w:r>
      <w:r w:rsidR="0012603B">
        <w:rPr>
          <w:rFonts w:ascii="標楷體" w:eastAsia="標楷體" w:hAnsi="標楷體" w:hint="eastAsia"/>
          <w:sz w:val="28"/>
        </w:rPr>
        <w:t>21</w:t>
      </w:r>
      <w:r w:rsidR="00635FC8">
        <w:rPr>
          <w:rFonts w:ascii="標楷體" w:eastAsia="標楷體" w:hAnsi="標楷體" w:hint="eastAsia"/>
          <w:sz w:val="28"/>
        </w:rPr>
        <w:t xml:space="preserve">   　 </w:t>
      </w:r>
      <w:r w:rsidR="0012603B">
        <w:rPr>
          <w:rFonts w:ascii="標楷體" w:eastAsia="標楷體" w:hAnsi="標楷體" w:hint="eastAsia"/>
          <w:sz w:val="28"/>
        </w:rPr>
        <w:t>每週授課節數：2</w:t>
      </w:r>
      <w:r w:rsidR="00635FC8">
        <w:rPr>
          <w:rFonts w:ascii="標楷體" w:eastAsia="標楷體" w:hAnsi="標楷體" w:hint="eastAsia"/>
          <w:sz w:val="28"/>
        </w:rPr>
        <w:t xml:space="preserve">節   合計 </w:t>
      </w:r>
      <w:r w:rsidR="0012603B">
        <w:rPr>
          <w:rFonts w:ascii="標楷體" w:eastAsia="標楷體" w:hAnsi="標楷體" w:hint="eastAsia"/>
          <w:sz w:val="28"/>
        </w:rPr>
        <w:t>42</w:t>
      </w:r>
      <w:r w:rsidR="00635FC8">
        <w:rPr>
          <w:rFonts w:ascii="標楷體" w:eastAsia="標楷體" w:hAnsi="標楷體" w:hint="eastAsia"/>
          <w:sz w:val="28"/>
        </w:rPr>
        <w:t xml:space="preserve"> 節</w:t>
      </w:r>
    </w:p>
    <w:p w:rsidR="00635FC8" w:rsidRDefault="00635FC8" w:rsidP="00635FC8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(參)　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635FC8" w:rsidTr="00635FC8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635FC8" w:rsidRPr="00257D8E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課程摘要</w:t>
            </w:r>
          </w:p>
        </w:tc>
        <w:tc>
          <w:tcPr>
            <w:tcW w:w="8552" w:type="dxa"/>
          </w:tcPr>
          <w:p w:rsidR="00635FC8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</w:t>
            </w:r>
            <w:r w:rsidRPr="0026203E">
              <w:rPr>
                <w:rFonts w:ascii="標楷體" w:eastAsia="標楷體" w:hAnsi="標楷體" w:hint="eastAsia"/>
                <w:sz w:val="32"/>
                <w:szCs w:val="32"/>
              </w:rPr>
              <w:t>日語會話這門課程使用的初級教材，在登場人物和日本人進行交流的場面中，教反映了日本情事和日本人的社會生活及日常生活，使初學日語的人能夠愉快地學習外，也可以作為上大學的預備課程。</w:t>
            </w:r>
          </w:p>
        </w:tc>
      </w:tr>
      <w:tr w:rsidR="00635FC8" w:rsidTr="00635FC8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635FC8" w:rsidRPr="00257D8E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課程大綱</w:t>
            </w:r>
          </w:p>
        </w:tc>
        <w:tc>
          <w:tcPr>
            <w:tcW w:w="8552" w:type="dxa"/>
          </w:tcPr>
          <w:p w:rsidR="0026203E" w:rsidRPr="00A17B54" w:rsidRDefault="00013F6B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bookmarkStart w:id="0" w:name="_GoBack"/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zh-HK"/>
              </w:rPr>
              <w:t>初級</w:t>
            </w:r>
            <w:r w:rsidRPr="00A17B54">
              <w:rPr>
                <w:rFonts w:ascii="標楷體" w:eastAsia="標楷體" w:hAnsi="標楷體" w:hint="eastAsia"/>
                <w:sz w:val="32"/>
                <w:szCs w:val="32"/>
              </w:rPr>
              <w:t>II</w:t>
            </w:r>
          </w:p>
          <w:p w:rsidR="00013F6B" w:rsidRPr="00A17B54" w:rsidRDefault="00013F6B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A17B54">
              <w:rPr>
                <w:rFonts w:ascii="標楷體" w:eastAsia="標楷體" w:hAnsi="標楷體" w:hint="eastAsia"/>
                <w:sz w:val="32"/>
                <w:szCs w:val="32"/>
              </w:rPr>
              <w:t>L21</w:t>
            </w:r>
            <w:r w:rsidRPr="00A17B54">
              <w:rPr>
                <w:rFonts w:ascii="標楷體" w:eastAsia="標楷體" w:hAnsi="標楷體"/>
                <w:sz w:val="32"/>
                <w:szCs w:val="32"/>
                <w:lang w:eastAsia="ja-JP"/>
              </w:rPr>
              <w:t xml:space="preserve"> </w:t>
            </w: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zh-HK"/>
              </w:rPr>
              <w:t>意向形</w:t>
            </w:r>
          </w:p>
          <w:p w:rsidR="00013F6B" w:rsidRPr="00A17B54" w:rsidRDefault="00013F6B" w:rsidP="0026203E">
            <w:pPr>
              <w:spacing w:line="400" w:lineRule="exact"/>
              <w:jc w:val="both"/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</w:pP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L22 </w:t>
            </w: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zh-HK"/>
              </w:rPr>
              <w:t>名詞化</w:t>
            </w:r>
          </w:p>
          <w:p w:rsidR="00013F6B" w:rsidRPr="00A17B54" w:rsidRDefault="00013F6B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L23</w:t>
            </w:r>
            <w:r w:rsidRPr="00A17B54">
              <w:rPr>
                <w:rFonts w:ascii="標楷體" w:eastAsia="標楷體" w:hAnsi="標楷體"/>
                <w:sz w:val="32"/>
                <w:szCs w:val="32"/>
                <w:lang w:eastAsia="ja-JP"/>
              </w:rPr>
              <w:t xml:space="preserve"> </w:t>
            </w: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～とき、～　；～と、～</w:t>
            </w:r>
          </w:p>
          <w:p w:rsidR="00013F6B" w:rsidRPr="00A17B54" w:rsidRDefault="00013F6B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A17B54">
              <w:rPr>
                <w:rFonts w:ascii="標楷體" w:eastAsia="標楷體" w:hAnsi="標楷體" w:hint="eastAsia"/>
                <w:sz w:val="32"/>
                <w:szCs w:val="32"/>
              </w:rPr>
              <w:t>L24</w:t>
            </w:r>
            <w:r w:rsidRPr="00A17B54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zh-HK"/>
              </w:rPr>
              <w:t>授受動詞</w:t>
            </w:r>
          </w:p>
          <w:p w:rsidR="00013F6B" w:rsidRPr="00A17B54" w:rsidRDefault="00013F6B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A17B54">
              <w:rPr>
                <w:rFonts w:ascii="標楷體" w:eastAsia="標楷體" w:hAnsi="標楷體" w:hint="eastAsia"/>
                <w:sz w:val="32"/>
                <w:szCs w:val="32"/>
              </w:rPr>
              <w:t>L25</w:t>
            </w:r>
            <w:r w:rsidRPr="00A17B54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～たら、～；～ても、～</w:t>
            </w:r>
          </w:p>
          <w:p w:rsidR="00013F6B" w:rsidRPr="00A17B54" w:rsidRDefault="00013F6B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p w:rsidR="00013F6B" w:rsidRPr="00A17B54" w:rsidRDefault="00013F6B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zh-HK"/>
              </w:rPr>
              <w:t>進階</w:t>
            </w:r>
            <w:r w:rsidRPr="00A17B54">
              <w:rPr>
                <w:rFonts w:ascii="標楷體" w:eastAsia="標楷體" w:hAnsi="標楷體" w:hint="eastAsia"/>
                <w:sz w:val="32"/>
                <w:szCs w:val="32"/>
              </w:rPr>
              <w:t>I</w:t>
            </w:r>
          </w:p>
          <w:p w:rsidR="00013F6B" w:rsidRPr="00A17B54" w:rsidRDefault="00A17B54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A17B54">
              <w:rPr>
                <w:rFonts w:ascii="標楷體" w:eastAsia="標楷體" w:hAnsi="標楷體" w:hint="eastAsia"/>
                <w:sz w:val="32"/>
                <w:szCs w:val="32"/>
              </w:rPr>
              <w:t xml:space="preserve">L26 </w:t>
            </w: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～たらいいですか。</w:t>
            </w:r>
          </w:p>
          <w:p w:rsidR="00A17B54" w:rsidRPr="00A17B54" w:rsidRDefault="00A17B54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L27　～んです。</w:t>
            </w:r>
          </w:p>
          <w:p w:rsidR="00A17B54" w:rsidRPr="00A17B54" w:rsidRDefault="00A17B54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L28　～ながら～；～し、～し、～</w:t>
            </w:r>
          </w:p>
          <w:p w:rsidR="00A17B54" w:rsidRPr="00A17B54" w:rsidRDefault="00A17B54" w:rsidP="0026203E">
            <w:pPr>
              <w:spacing w:line="400" w:lineRule="exact"/>
              <w:jc w:val="both"/>
              <w:rPr>
                <w:rFonts w:ascii="MS Mincho" w:eastAsia="MS Mincho" w:hAnsi="MS Mincho" w:hint="eastAsia"/>
                <w:sz w:val="32"/>
                <w:szCs w:val="32"/>
                <w:lang w:eastAsia="ja-JP"/>
              </w:rPr>
            </w:pPr>
            <w:r w:rsidRPr="00A17B5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L29　自動詞；他動詞</w:t>
            </w:r>
            <w:bookmarkEnd w:id="0"/>
          </w:p>
        </w:tc>
      </w:tr>
      <w:tr w:rsidR="00635FC8" w:rsidTr="00635FC8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635FC8" w:rsidRDefault="00635FC8" w:rsidP="00635FC8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635FC8" w:rsidTr="00635FC8">
        <w:trPr>
          <w:cantSplit/>
          <w:trHeight w:hRule="exact" w:val="20"/>
        </w:trPr>
        <w:tc>
          <w:tcPr>
            <w:tcW w:w="1708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2E4063" w:rsidRPr="003E1926" w:rsidRDefault="002E4063" w:rsidP="002E4063">
      <w:pPr>
        <w:spacing w:line="400" w:lineRule="exact"/>
        <w:rPr>
          <w:rFonts w:eastAsia="標楷體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2E4063" w:rsidRPr="003E1926" w:rsidRDefault="002E4063" w:rsidP="002E4063">
      <w:pPr>
        <w:rPr>
          <w:rFonts w:hint="eastAsia"/>
        </w:rPr>
      </w:pPr>
    </w:p>
    <w:p w:rsidR="00D53FD1" w:rsidRPr="002E4063" w:rsidRDefault="00D53FD1" w:rsidP="002E4063">
      <w:pPr>
        <w:spacing w:line="400" w:lineRule="exact"/>
        <w:rPr>
          <w:rFonts w:eastAsia="標楷體"/>
          <w:sz w:val="28"/>
        </w:rPr>
      </w:pPr>
    </w:p>
    <w:sectPr w:rsidR="00D53FD1" w:rsidRPr="002E4063" w:rsidSect="00D90942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66C" w:rsidRDefault="00C1466C" w:rsidP="00257D8E">
      <w:r>
        <w:separator/>
      </w:r>
    </w:p>
  </w:endnote>
  <w:endnote w:type="continuationSeparator" w:id="0">
    <w:p w:rsidR="00C1466C" w:rsidRDefault="00C1466C" w:rsidP="0025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66C" w:rsidRDefault="00C1466C" w:rsidP="00257D8E">
      <w:r>
        <w:separator/>
      </w:r>
    </w:p>
  </w:footnote>
  <w:footnote w:type="continuationSeparator" w:id="0">
    <w:p w:rsidR="00C1466C" w:rsidRDefault="00C1466C" w:rsidP="00257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AEA8D52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EB0952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B34482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082183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AE033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2FA265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0D8821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8D4D4B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9B2756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DAF460B2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D5A27F0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FA29D2C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88E6A9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2BF0DA1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6278EF76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872307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D45A314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CAA4A0B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FE163130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abstractNum w:abstractNumId="3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13F6B"/>
    <w:rsid w:val="0004159D"/>
    <w:rsid w:val="0012603B"/>
    <w:rsid w:val="001930D6"/>
    <w:rsid w:val="001E5242"/>
    <w:rsid w:val="00257D8E"/>
    <w:rsid w:val="0026203E"/>
    <w:rsid w:val="002B42F9"/>
    <w:rsid w:val="002E4063"/>
    <w:rsid w:val="00313FCE"/>
    <w:rsid w:val="00635FC8"/>
    <w:rsid w:val="00814AC4"/>
    <w:rsid w:val="00910EE0"/>
    <w:rsid w:val="00A17B54"/>
    <w:rsid w:val="00A319EA"/>
    <w:rsid w:val="00A41C08"/>
    <w:rsid w:val="00BE18C1"/>
    <w:rsid w:val="00C1466C"/>
    <w:rsid w:val="00CC13AD"/>
    <w:rsid w:val="00D53FD1"/>
    <w:rsid w:val="00D90942"/>
    <w:rsid w:val="00E9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E1B916"/>
  <w15:docId w15:val="{C8113ECF-AA5D-4DFD-AD1A-0AD085FB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4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90942"/>
    <w:rPr>
      <w:color w:val="0000FF"/>
      <w:u w:val="single"/>
    </w:rPr>
  </w:style>
  <w:style w:type="paragraph" w:styleId="2">
    <w:name w:val="Body Text 2"/>
    <w:basedOn w:val="a"/>
    <w:rsid w:val="00635FC8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styleId="a4">
    <w:name w:val="Body Text"/>
    <w:basedOn w:val="a"/>
    <w:rsid w:val="00635FC8"/>
    <w:pPr>
      <w:spacing w:line="100" w:lineRule="atLeast"/>
      <w:jc w:val="both"/>
    </w:pPr>
    <w:rPr>
      <w:rFonts w:ascii="標楷體" w:eastAsia="標楷體" w:hAnsi="標楷體"/>
      <w:sz w:val="28"/>
      <w:szCs w:val="24"/>
    </w:rPr>
  </w:style>
  <w:style w:type="paragraph" w:styleId="a5">
    <w:name w:val="header"/>
    <w:basedOn w:val="a"/>
    <w:link w:val="a6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257D8E"/>
    <w:rPr>
      <w:kern w:val="2"/>
    </w:rPr>
  </w:style>
  <w:style w:type="paragraph" w:styleId="a7">
    <w:name w:val="footer"/>
    <w:basedOn w:val="a"/>
    <w:link w:val="a8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257D8E"/>
    <w:rPr>
      <w:kern w:val="2"/>
    </w:rPr>
  </w:style>
  <w:style w:type="paragraph" w:styleId="a9">
    <w:name w:val="List Paragraph"/>
    <w:basedOn w:val="a"/>
    <w:uiPriority w:val="34"/>
    <w:qFormat/>
    <w:rsid w:val="0012603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25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Links>
    <vt:vector size="6" baseType="variant"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mailto:rich20058@yahoo.com.tw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8</cp:revision>
  <cp:lastPrinted>2010-08-18T00:24:00Z</cp:lastPrinted>
  <dcterms:created xsi:type="dcterms:W3CDTF">2013-09-02T02:53:00Z</dcterms:created>
  <dcterms:modified xsi:type="dcterms:W3CDTF">2017-09-02T12:14:00Z</dcterms:modified>
</cp:coreProperties>
</file>