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3FD1" w:rsidRDefault="00D53FD1">
      <w:pPr>
        <w:ind w:firstLineChars="100" w:firstLine="480"/>
        <w:rPr>
          <w:rFonts w:eastAsia="標楷體"/>
          <w:sz w:val="48"/>
        </w:rPr>
      </w:pPr>
      <w:r>
        <w:rPr>
          <w:rFonts w:eastAsia="標楷體" w:hint="eastAsia"/>
          <w:sz w:val="48"/>
        </w:rPr>
        <w:t>臺北市稻江商職</w:t>
      </w:r>
      <w:r w:rsidR="00B120B7">
        <w:rPr>
          <w:rFonts w:eastAsia="標楷體" w:hint="eastAsia"/>
          <w:sz w:val="48"/>
        </w:rPr>
        <w:t>10</w:t>
      </w:r>
      <w:r w:rsidR="0034068B">
        <w:rPr>
          <w:rFonts w:eastAsia="標楷體"/>
          <w:sz w:val="48"/>
        </w:rPr>
        <w:t>6</w:t>
      </w:r>
      <w:r>
        <w:rPr>
          <w:rFonts w:eastAsia="標楷體" w:hint="eastAsia"/>
          <w:sz w:val="48"/>
        </w:rPr>
        <w:t>學年度第</w:t>
      </w:r>
      <w:r>
        <w:rPr>
          <w:rFonts w:eastAsia="標楷體"/>
          <w:sz w:val="48"/>
        </w:rPr>
        <w:t>1</w:t>
      </w:r>
      <w:r>
        <w:rPr>
          <w:rFonts w:eastAsia="標楷體" w:hint="eastAsia"/>
          <w:sz w:val="48"/>
        </w:rPr>
        <w:t>學期教學綱要</w:t>
      </w:r>
    </w:p>
    <w:p w:rsidR="00744263" w:rsidRPr="00153389" w:rsidRDefault="00744263" w:rsidP="00744263">
      <w:pPr>
        <w:jc w:val="center"/>
        <w:rPr>
          <w:rFonts w:eastAsia="MS Mincho"/>
          <w:sz w:val="28"/>
        </w:rPr>
      </w:pPr>
      <w:r>
        <w:rPr>
          <w:rFonts w:eastAsia="標楷體" w:hint="eastAsia"/>
          <w:sz w:val="28"/>
        </w:rPr>
        <w:t>科目：日語語法</w:t>
      </w:r>
      <w:r w:rsidR="001163C5">
        <w:rPr>
          <w:rFonts w:eastAsia="標楷體" w:hint="eastAsia"/>
          <w:sz w:val="28"/>
        </w:rPr>
        <w:t xml:space="preserve">     </w:t>
      </w:r>
      <w:r w:rsidR="00483330">
        <w:rPr>
          <w:rFonts w:eastAsia="標楷體" w:hint="eastAsia"/>
          <w:sz w:val="28"/>
        </w:rPr>
        <w:t>適用科別：應日</w:t>
      </w:r>
      <w:r>
        <w:rPr>
          <w:rFonts w:eastAsia="標楷體" w:hint="eastAsia"/>
          <w:sz w:val="28"/>
        </w:rPr>
        <w:t>科</w:t>
      </w:r>
      <w:r>
        <w:rPr>
          <w:rFonts w:eastAsia="標楷體" w:hint="eastAsia"/>
          <w:sz w:val="28"/>
        </w:rPr>
        <w:t xml:space="preserve">   </w:t>
      </w:r>
      <w:r>
        <w:rPr>
          <w:rFonts w:eastAsia="標楷體" w:hint="eastAsia"/>
          <w:sz w:val="28"/>
        </w:rPr>
        <w:t>年級：</w:t>
      </w:r>
      <w:r>
        <w:rPr>
          <w:rFonts w:eastAsia="標楷體" w:hint="eastAsia"/>
          <w:sz w:val="28"/>
        </w:rPr>
        <w:t xml:space="preserve"> </w:t>
      </w:r>
      <w:r w:rsidR="00103BE5">
        <w:rPr>
          <w:rFonts w:eastAsia="標楷體" w:hint="eastAsia"/>
          <w:sz w:val="28"/>
        </w:rPr>
        <w:t>二禮</w:t>
      </w:r>
      <w:r w:rsidR="00483330">
        <w:rPr>
          <w:rFonts w:eastAsia="標楷體" w:hint="eastAsia"/>
          <w:sz w:val="28"/>
        </w:rPr>
        <w:t xml:space="preserve">  </w:t>
      </w:r>
      <w:r w:rsidR="00483330">
        <w:rPr>
          <w:rFonts w:eastAsia="標楷體" w:hint="eastAsia"/>
          <w:sz w:val="28"/>
        </w:rPr>
        <w:t>教師：鍾韶瑛</w:t>
      </w:r>
    </w:p>
    <w:p w:rsidR="00744263" w:rsidRDefault="00744263" w:rsidP="00744263">
      <w:pPr>
        <w:numPr>
          <w:ilvl w:val="0"/>
          <w:numId w:val="1"/>
        </w:num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教學目標</w:t>
      </w:r>
    </w:p>
    <w:p w:rsidR="00744263" w:rsidRDefault="00744263" w:rsidP="00744263">
      <w:pPr>
        <w:spacing w:line="0" w:lineRule="atLeast"/>
        <w:ind w:left="960"/>
        <w:rPr>
          <w:rFonts w:eastAsia="標楷體"/>
          <w:sz w:val="28"/>
        </w:rPr>
      </w:pPr>
      <w:r>
        <w:rPr>
          <w:rFonts w:eastAsia="標楷體" w:hint="eastAsia"/>
          <w:sz w:val="28"/>
        </w:rPr>
        <w:t>本課程網羅了日本語初級的文法項目。文法的提出順序均依照日本語教科書。</w:t>
      </w:r>
    </w:p>
    <w:p w:rsidR="00744263" w:rsidRPr="00A83EA1" w:rsidRDefault="00744263" w:rsidP="00744263">
      <w:pPr>
        <w:spacing w:line="0" w:lineRule="atLeast"/>
        <w:rPr>
          <w:sz w:val="28"/>
        </w:rPr>
      </w:pPr>
      <w:r>
        <w:rPr>
          <w:rFonts w:eastAsia="標楷體" w:hint="eastAsia"/>
          <w:sz w:val="28"/>
        </w:rPr>
        <w:t xml:space="preserve">       </w:t>
      </w:r>
      <w:r>
        <w:rPr>
          <w:rFonts w:eastAsia="標楷體" w:hint="eastAsia"/>
          <w:sz w:val="28"/>
        </w:rPr>
        <w:t>讓學生可以按步就班的學習，並打好基礎。</w:t>
      </w:r>
    </w:p>
    <w:p w:rsidR="00744263" w:rsidRDefault="00744263" w:rsidP="00744263">
      <w:pPr>
        <w:numPr>
          <w:ilvl w:val="0"/>
          <w:numId w:val="1"/>
        </w:num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時間分配</w:t>
      </w:r>
    </w:p>
    <w:p w:rsidR="00744263" w:rsidRDefault="00744263" w:rsidP="00744263">
      <w:pPr>
        <w:spacing w:line="0" w:lineRule="atLeast"/>
        <w:ind w:firstLine="960"/>
        <w:rPr>
          <w:rFonts w:eastAsia="標楷體"/>
          <w:sz w:val="28"/>
        </w:rPr>
      </w:pPr>
      <w:r>
        <w:rPr>
          <w:rFonts w:eastAsia="標楷體" w:hint="eastAsia"/>
          <w:sz w:val="28"/>
        </w:rPr>
        <w:t>學分數：</w:t>
      </w:r>
      <w:r>
        <w:rPr>
          <w:rFonts w:eastAsia="標楷體" w:hint="eastAsia"/>
          <w:sz w:val="28"/>
        </w:rPr>
        <w:t xml:space="preserve"> 2 </w:t>
      </w:r>
      <w:r>
        <w:rPr>
          <w:rFonts w:eastAsia="標楷體" w:hint="eastAsia"/>
          <w:sz w:val="28"/>
        </w:rPr>
        <w:t xml:space="preserve">　上課週數：</w:t>
      </w:r>
      <w:r w:rsidR="00A5534C">
        <w:rPr>
          <w:rFonts w:eastAsia="標楷體" w:hint="eastAsia"/>
          <w:sz w:val="28"/>
        </w:rPr>
        <w:t>21</w:t>
      </w:r>
      <w:r>
        <w:rPr>
          <w:rFonts w:eastAsia="標楷體" w:hint="eastAsia"/>
          <w:sz w:val="28"/>
        </w:rPr>
        <w:t xml:space="preserve">    </w:t>
      </w:r>
      <w:r>
        <w:rPr>
          <w:rFonts w:eastAsia="標楷體" w:hint="eastAsia"/>
          <w:sz w:val="28"/>
        </w:rPr>
        <w:t>每週授課節數：</w:t>
      </w:r>
      <w:r>
        <w:rPr>
          <w:rFonts w:eastAsia="標楷體" w:hint="eastAsia"/>
          <w:sz w:val="28"/>
        </w:rPr>
        <w:t xml:space="preserve">  2 </w:t>
      </w:r>
      <w:r>
        <w:rPr>
          <w:rFonts w:eastAsia="標楷體" w:hint="eastAsia"/>
          <w:sz w:val="28"/>
        </w:rPr>
        <w:t>節</w:t>
      </w:r>
      <w:r>
        <w:rPr>
          <w:rFonts w:eastAsia="標楷體" w:hint="eastAsia"/>
          <w:sz w:val="28"/>
        </w:rPr>
        <w:t xml:space="preserve">   </w:t>
      </w:r>
      <w:r>
        <w:rPr>
          <w:rFonts w:eastAsia="標楷體" w:hint="eastAsia"/>
          <w:sz w:val="28"/>
        </w:rPr>
        <w:t>合計</w:t>
      </w:r>
      <w:r w:rsidR="00A5534C">
        <w:rPr>
          <w:rFonts w:eastAsia="標楷體" w:hint="eastAsia"/>
          <w:sz w:val="28"/>
        </w:rPr>
        <w:t xml:space="preserve">  42</w:t>
      </w: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節</w:t>
      </w:r>
    </w:p>
    <w:p w:rsidR="00744263" w:rsidRDefault="00744263" w:rsidP="00744263">
      <w:pPr>
        <w:numPr>
          <w:ilvl w:val="0"/>
          <w:numId w:val="1"/>
        </w:numPr>
        <w:rPr>
          <w:rFonts w:eastAsia="標楷體"/>
          <w:sz w:val="28"/>
        </w:rPr>
      </w:pPr>
      <w:r>
        <w:rPr>
          <w:rFonts w:eastAsia="標楷體" w:hint="eastAsia"/>
          <w:sz w:val="28"/>
        </w:rPr>
        <w:t>教學綱要：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8"/>
        <w:gridCol w:w="8552"/>
      </w:tblGrid>
      <w:tr w:rsidR="00744263" w:rsidTr="00A5534C">
        <w:trPr>
          <w:cantSplit/>
          <w:trHeight w:hRule="exact" w:val="2211"/>
        </w:trPr>
        <w:tc>
          <w:tcPr>
            <w:tcW w:w="1708" w:type="dxa"/>
            <w:vAlign w:val="center"/>
          </w:tcPr>
          <w:p w:rsidR="00744263" w:rsidRDefault="00744263" w:rsidP="00744263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課程摘要</w:t>
            </w:r>
          </w:p>
        </w:tc>
        <w:tc>
          <w:tcPr>
            <w:tcW w:w="8552" w:type="dxa"/>
          </w:tcPr>
          <w:p w:rsidR="00744263" w:rsidRDefault="0057537E" w:rsidP="00744263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　　</w:t>
            </w:r>
            <w:r w:rsidR="00744263">
              <w:rPr>
                <w:rFonts w:eastAsia="標楷體" w:hint="eastAsia"/>
                <w:sz w:val="28"/>
              </w:rPr>
              <w:t>本書從日本語的實際生活會話中將文法取出所作成之教科書。學生除了習得文法外，可以學習許多日常的單字。並且運用在平常的聽說讀寫中。</w:t>
            </w:r>
          </w:p>
        </w:tc>
      </w:tr>
      <w:tr w:rsidR="00744263" w:rsidTr="00153389">
        <w:trPr>
          <w:cantSplit/>
          <w:trHeight w:hRule="exact" w:val="6468"/>
        </w:trPr>
        <w:tc>
          <w:tcPr>
            <w:tcW w:w="1708" w:type="dxa"/>
            <w:vAlign w:val="center"/>
          </w:tcPr>
          <w:p w:rsidR="00744263" w:rsidRDefault="00744263" w:rsidP="00744263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課程大綱</w:t>
            </w:r>
          </w:p>
        </w:tc>
        <w:tc>
          <w:tcPr>
            <w:tcW w:w="8552" w:type="dxa"/>
          </w:tcPr>
          <w:p w:rsidR="00153389" w:rsidRPr="00153389" w:rsidRDefault="00153389" w:rsidP="00C506B4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153389">
              <w:rPr>
                <w:rFonts w:ascii="標楷體" w:eastAsia="標楷體" w:hAnsi="標楷體" w:hint="eastAsia"/>
                <w:sz w:val="28"/>
              </w:rPr>
              <w:t>Ｌ１４伝言</w:t>
            </w:r>
          </w:p>
          <w:p w:rsidR="00C506B4" w:rsidRPr="00153389" w:rsidRDefault="00153389" w:rsidP="00C506B4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1"/>
            </w:r>
            <w:r w:rsidR="00C506B4" w:rsidRPr="00153389">
              <w:rPr>
                <w:rFonts w:ascii="標楷體" w:eastAsia="標楷體" w:hAnsi="標楷體" w:hint="eastAsia"/>
                <w:sz w:val="28"/>
              </w:rPr>
              <w:t>文型的導入與練習</w:t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2"/>
            </w:r>
            <w:r w:rsidR="00C506B4" w:rsidRPr="00153389">
              <w:rPr>
                <w:rFonts w:ascii="標楷體" w:eastAsia="標楷體" w:hAnsi="標楷體" w:hint="eastAsia"/>
                <w:sz w:val="28"/>
              </w:rPr>
              <w:t>斆科書的例文</w:t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3"/>
            </w:r>
            <w:r w:rsidR="00C506B4" w:rsidRPr="00153389">
              <w:rPr>
                <w:rFonts w:ascii="標楷體" w:eastAsia="標楷體" w:hAnsi="標楷體" w:hint="eastAsia"/>
                <w:sz w:val="28"/>
              </w:rPr>
              <w:t>書寫練習</w:t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4"/>
            </w:r>
            <w:r w:rsidR="00C506B4" w:rsidRPr="00153389">
              <w:rPr>
                <w:rFonts w:ascii="標楷體" w:eastAsia="標楷體" w:hAnsi="標楷體" w:hint="eastAsia"/>
                <w:sz w:val="28"/>
              </w:rPr>
              <w:t>閱讀文章練習</w:t>
            </w:r>
          </w:p>
          <w:p w:rsidR="00153389" w:rsidRPr="00153389" w:rsidRDefault="00153389" w:rsidP="00C506B4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t>Ｌ１５事情の説明</w:t>
            </w:r>
          </w:p>
          <w:p w:rsidR="00153389" w:rsidRPr="00153389" w:rsidRDefault="00153389" w:rsidP="00C506B4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1"/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t>文型的導入與練習</w:t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2"/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t>斆科書的例文</w:t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3"/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t>書寫練習</w:t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4"/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t>閱讀文章練習</w:t>
            </w:r>
          </w:p>
          <w:p w:rsidR="00153389" w:rsidRPr="00153389" w:rsidRDefault="00153389" w:rsidP="00C506B4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153389">
              <w:rPr>
                <w:rFonts w:ascii="標楷體" w:eastAsia="標楷體" w:hAnsi="標楷體" w:hint="eastAsia"/>
                <w:sz w:val="28"/>
              </w:rPr>
              <w:t>Ｌ１６忠告、指示</w:t>
            </w:r>
          </w:p>
          <w:p w:rsidR="00153389" w:rsidRPr="00153389" w:rsidRDefault="00153389" w:rsidP="00C506B4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1"/>
            </w:r>
            <w:r w:rsidRPr="00153389">
              <w:rPr>
                <w:rFonts w:ascii="標楷體" w:eastAsia="標楷體" w:hAnsi="標楷體" w:hint="eastAsia"/>
                <w:sz w:val="28"/>
              </w:rPr>
              <w:t>文型的導入與練習</w:t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2"/>
            </w:r>
            <w:r w:rsidRPr="00153389">
              <w:rPr>
                <w:rFonts w:ascii="標楷體" w:eastAsia="標楷體" w:hAnsi="標楷體" w:hint="eastAsia"/>
                <w:sz w:val="28"/>
              </w:rPr>
              <w:t>斆科書的例文</w:t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3"/>
            </w:r>
            <w:r w:rsidRPr="00153389">
              <w:rPr>
                <w:rFonts w:ascii="標楷體" w:eastAsia="標楷體" w:hAnsi="標楷體" w:hint="eastAsia"/>
                <w:sz w:val="28"/>
              </w:rPr>
              <w:t>書寫練習</w:t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4"/>
            </w:r>
            <w:r w:rsidRPr="00153389">
              <w:rPr>
                <w:rFonts w:ascii="標楷體" w:eastAsia="標楷體" w:hAnsi="標楷體" w:hint="eastAsia"/>
                <w:sz w:val="28"/>
              </w:rPr>
              <w:t>閱讀文章練習</w:t>
            </w:r>
          </w:p>
          <w:p w:rsidR="00153389" w:rsidRPr="00153389" w:rsidRDefault="00153389" w:rsidP="00C506B4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153389">
              <w:rPr>
                <w:rFonts w:ascii="標楷體" w:eastAsia="標楷體" w:hAnsi="標楷體" w:hint="eastAsia"/>
                <w:sz w:val="28"/>
              </w:rPr>
              <w:t>Ｌ１７可能形</w:t>
            </w:r>
          </w:p>
          <w:p w:rsidR="00153389" w:rsidRPr="00153389" w:rsidRDefault="00153389" w:rsidP="00C506B4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1"/>
            </w:r>
            <w:r w:rsidRPr="00153389">
              <w:rPr>
                <w:rFonts w:ascii="標楷體" w:eastAsia="標楷體" w:hAnsi="標楷體" w:hint="eastAsia"/>
                <w:sz w:val="28"/>
              </w:rPr>
              <w:t>文型的導入與練習</w:t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2"/>
            </w:r>
            <w:r w:rsidRPr="00153389">
              <w:rPr>
                <w:rFonts w:ascii="標楷體" w:eastAsia="標楷體" w:hAnsi="標楷體" w:hint="eastAsia"/>
                <w:sz w:val="28"/>
              </w:rPr>
              <w:t>斆科書的例文</w:t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3"/>
            </w:r>
            <w:r w:rsidRPr="00153389">
              <w:rPr>
                <w:rFonts w:ascii="標楷體" w:eastAsia="標楷體" w:hAnsi="標楷體" w:hint="eastAsia"/>
                <w:sz w:val="28"/>
              </w:rPr>
              <w:t>書寫練習</w:t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4"/>
            </w:r>
            <w:r w:rsidRPr="00153389">
              <w:rPr>
                <w:rFonts w:ascii="標楷體" w:eastAsia="標楷體" w:hAnsi="標楷體" w:hint="eastAsia"/>
                <w:sz w:val="28"/>
              </w:rPr>
              <w:t>閱讀文章練習</w:t>
            </w:r>
          </w:p>
          <w:p w:rsidR="00153389" w:rsidRPr="00153389" w:rsidRDefault="00153389" w:rsidP="00C506B4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153389">
              <w:rPr>
                <w:rFonts w:ascii="標楷體" w:eastAsia="標楷體" w:hAnsi="標楷體" w:hint="eastAsia"/>
                <w:sz w:val="28"/>
              </w:rPr>
              <w:t>Ｌ１８名詞化</w:t>
            </w:r>
          </w:p>
          <w:p w:rsidR="00153389" w:rsidRPr="00153389" w:rsidRDefault="00153389" w:rsidP="00C506B4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1"/>
            </w:r>
            <w:r w:rsidRPr="00153389">
              <w:rPr>
                <w:rFonts w:ascii="標楷體" w:eastAsia="標楷體" w:hAnsi="標楷體" w:hint="eastAsia"/>
                <w:sz w:val="28"/>
              </w:rPr>
              <w:t>文型的導入與練習</w:t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2"/>
            </w:r>
            <w:r w:rsidRPr="00153389">
              <w:rPr>
                <w:rFonts w:ascii="標楷體" w:eastAsia="標楷體" w:hAnsi="標楷體" w:hint="eastAsia"/>
                <w:sz w:val="28"/>
              </w:rPr>
              <w:t>斆科書的例文</w:t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3"/>
            </w:r>
            <w:r w:rsidRPr="00153389">
              <w:rPr>
                <w:rFonts w:ascii="標楷體" w:eastAsia="標楷體" w:hAnsi="標楷體" w:hint="eastAsia"/>
                <w:sz w:val="28"/>
              </w:rPr>
              <w:t>書寫練習</w:t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4"/>
            </w:r>
            <w:r w:rsidRPr="00153389">
              <w:rPr>
                <w:rFonts w:ascii="標楷體" w:eastAsia="標楷體" w:hAnsi="標楷體" w:hint="eastAsia"/>
                <w:sz w:val="28"/>
              </w:rPr>
              <w:t>閱讀文章練習</w:t>
            </w:r>
          </w:p>
          <w:p w:rsidR="00153389" w:rsidRPr="00153389" w:rsidRDefault="00153389" w:rsidP="00C506B4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t>Ｌ１９話し手の意向；心算</w:t>
            </w:r>
          </w:p>
          <w:p w:rsidR="00153389" w:rsidRPr="00153389" w:rsidRDefault="00153389" w:rsidP="00C506B4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1"/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t>文型的導入與練習</w:t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2"/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t>斆科書的例文</w:t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3"/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t>書寫練習</w:t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4"/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t>閱讀文章練習</w:t>
            </w:r>
          </w:p>
          <w:p w:rsidR="00153389" w:rsidRPr="00153389" w:rsidRDefault="00153389" w:rsidP="00C506B4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153389">
              <w:rPr>
                <w:rFonts w:ascii="標楷體" w:eastAsia="標楷體" w:hAnsi="標楷體" w:hint="eastAsia"/>
                <w:sz w:val="28"/>
              </w:rPr>
              <w:t>Ｌ２０、２１、２２名詞修飾；伝聞</w:t>
            </w:r>
          </w:p>
          <w:p w:rsidR="00153389" w:rsidRPr="00592465" w:rsidRDefault="00153389" w:rsidP="00C506B4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1"/>
            </w:r>
            <w:r w:rsidRPr="00592465">
              <w:rPr>
                <w:rFonts w:ascii="標楷體" w:eastAsia="標楷體" w:hAnsi="標楷體" w:hint="eastAsia"/>
                <w:sz w:val="28"/>
              </w:rPr>
              <w:t>文型的導入與練習</w:t>
            </w:r>
            <w:r w:rsidRPr="00592465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2"/>
            </w:r>
            <w:r w:rsidRPr="00592465">
              <w:rPr>
                <w:rFonts w:ascii="標楷體" w:eastAsia="標楷體" w:hAnsi="標楷體" w:hint="eastAsia"/>
                <w:sz w:val="28"/>
              </w:rPr>
              <w:t>斆科書的例文</w:t>
            </w:r>
            <w:r w:rsidRPr="00592465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3"/>
            </w:r>
            <w:r w:rsidRPr="00592465">
              <w:rPr>
                <w:rFonts w:ascii="標楷體" w:eastAsia="標楷體" w:hAnsi="標楷體" w:hint="eastAsia"/>
                <w:sz w:val="28"/>
              </w:rPr>
              <w:t>書寫練習</w:t>
            </w:r>
            <w:r w:rsidRPr="00592465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4"/>
            </w:r>
            <w:r w:rsidRPr="00592465">
              <w:rPr>
                <w:rFonts w:ascii="標楷體" w:eastAsia="標楷體" w:hAnsi="標楷體" w:hint="eastAsia"/>
                <w:sz w:val="28"/>
              </w:rPr>
              <w:t>閱讀文章練習</w:t>
            </w:r>
          </w:p>
          <w:p w:rsidR="00153389" w:rsidRPr="00592465" w:rsidRDefault="00153389" w:rsidP="00C506B4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592465">
              <w:rPr>
                <w:rFonts w:ascii="標楷體" w:eastAsia="標楷體" w:hAnsi="標楷體" w:hint="eastAsia"/>
                <w:sz w:val="28"/>
              </w:rPr>
              <w:t>Ｌ２３義務</w:t>
            </w:r>
          </w:p>
          <w:p w:rsidR="00153389" w:rsidRDefault="00153389" w:rsidP="00C506B4">
            <w:pPr>
              <w:spacing w:line="400" w:lineRule="exact"/>
              <w:jc w:val="both"/>
              <w:rPr>
                <w:rFonts w:ascii="標楷體" w:eastAsia="MS Mincho" w:hAnsi="標楷體"/>
                <w:sz w:val="28"/>
              </w:rPr>
            </w:pPr>
            <w:r w:rsidRPr="00592465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1"/>
            </w:r>
            <w:r w:rsidRPr="00592465">
              <w:rPr>
                <w:rFonts w:ascii="標楷體" w:eastAsia="標楷體" w:hAnsi="標楷體" w:hint="eastAsia"/>
                <w:sz w:val="28"/>
              </w:rPr>
              <w:t>文型的導</w:t>
            </w:r>
            <w:r w:rsidRPr="00153389">
              <w:rPr>
                <w:rFonts w:ascii="標楷體" w:eastAsia="標楷體" w:hAnsi="標楷體" w:hint="eastAsia"/>
                <w:sz w:val="28"/>
              </w:rPr>
              <w:t>入與練習</w:t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2"/>
            </w:r>
            <w:r w:rsidRPr="00153389">
              <w:rPr>
                <w:rFonts w:ascii="標楷體" w:eastAsia="標楷體" w:hAnsi="標楷體" w:hint="eastAsia"/>
                <w:sz w:val="28"/>
              </w:rPr>
              <w:t>斆科書的例文</w:t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3"/>
            </w:r>
            <w:r w:rsidRPr="00153389">
              <w:rPr>
                <w:rFonts w:ascii="標楷體" w:eastAsia="標楷體" w:hAnsi="標楷體" w:hint="eastAsia"/>
                <w:sz w:val="28"/>
              </w:rPr>
              <w:t>書寫練習</w:t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4"/>
            </w:r>
            <w:r w:rsidRPr="00153389">
              <w:rPr>
                <w:rFonts w:ascii="標楷體" w:eastAsia="標楷體" w:hAnsi="標楷體" w:hint="eastAsia"/>
                <w:sz w:val="28"/>
              </w:rPr>
              <w:t>閱讀文章練習</w:t>
            </w:r>
          </w:p>
          <w:p w:rsidR="00153389" w:rsidRDefault="00153389" w:rsidP="00C506B4">
            <w:pPr>
              <w:spacing w:line="400" w:lineRule="exact"/>
              <w:jc w:val="both"/>
              <w:rPr>
                <w:rFonts w:ascii="標楷體" w:eastAsia="MS Mincho" w:hAnsi="標楷體"/>
                <w:sz w:val="28"/>
              </w:rPr>
            </w:pPr>
          </w:p>
          <w:p w:rsidR="00153389" w:rsidRDefault="00153389" w:rsidP="00C506B4">
            <w:pPr>
              <w:spacing w:line="400" w:lineRule="exact"/>
              <w:jc w:val="both"/>
              <w:rPr>
                <w:rFonts w:ascii="標楷體" w:eastAsia="MS Mincho" w:hAnsi="標楷體"/>
                <w:sz w:val="28"/>
              </w:rPr>
            </w:pPr>
          </w:p>
          <w:p w:rsidR="00153389" w:rsidRDefault="00153389" w:rsidP="00C506B4">
            <w:pPr>
              <w:spacing w:line="400" w:lineRule="exact"/>
              <w:jc w:val="both"/>
              <w:rPr>
                <w:rFonts w:ascii="標楷體" w:eastAsia="MS Mincho" w:hAnsi="標楷體"/>
                <w:sz w:val="28"/>
              </w:rPr>
            </w:pPr>
          </w:p>
          <w:p w:rsidR="00153389" w:rsidRDefault="00153389" w:rsidP="00C506B4">
            <w:pPr>
              <w:spacing w:line="400" w:lineRule="exact"/>
              <w:jc w:val="both"/>
              <w:rPr>
                <w:rFonts w:ascii="標楷體" w:eastAsia="MS Mincho" w:hAnsi="標楷體"/>
                <w:sz w:val="28"/>
              </w:rPr>
            </w:pPr>
          </w:p>
          <w:p w:rsidR="00153389" w:rsidRPr="00153389" w:rsidRDefault="00153389" w:rsidP="00C506B4">
            <w:pPr>
              <w:spacing w:line="400" w:lineRule="exact"/>
              <w:jc w:val="both"/>
              <w:rPr>
                <w:rFonts w:eastAsia="MS Mincho"/>
                <w:sz w:val="28"/>
              </w:rPr>
            </w:pPr>
          </w:p>
        </w:tc>
      </w:tr>
      <w:tr w:rsidR="00744263" w:rsidTr="00153389">
        <w:trPr>
          <w:cantSplit/>
          <w:trHeight w:hRule="exact" w:val="898"/>
        </w:trPr>
        <w:tc>
          <w:tcPr>
            <w:tcW w:w="1708" w:type="dxa"/>
            <w:vAlign w:val="center"/>
          </w:tcPr>
          <w:p w:rsidR="00744263" w:rsidRDefault="00744263" w:rsidP="00744263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備註</w:t>
            </w:r>
          </w:p>
        </w:tc>
        <w:tc>
          <w:tcPr>
            <w:tcW w:w="8552" w:type="dxa"/>
          </w:tcPr>
          <w:p w:rsidR="00744263" w:rsidRDefault="00744263" w:rsidP="00744263">
            <w:pPr>
              <w:rPr>
                <w:rFonts w:eastAsia="標楷體"/>
                <w:sz w:val="32"/>
              </w:rPr>
            </w:pPr>
          </w:p>
        </w:tc>
      </w:tr>
      <w:tr w:rsidR="00744263" w:rsidTr="00744263">
        <w:trPr>
          <w:cantSplit/>
          <w:trHeight w:hRule="exact" w:val="20"/>
        </w:trPr>
        <w:tc>
          <w:tcPr>
            <w:tcW w:w="1708" w:type="dxa"/>
          </w:tcPr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ind w:left="960" w:hanging="960"/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</w:tc>
        <w:tc>
          <w:tcPr>
            <w:tcW w:w="8552" w:type="dxa"/>
          </w:tcPr>
          <w:p w:rsidR="00744263" w:rsidRDefault="00744263" w:rsidP="00744263">
            <w:pPr>
              <w:rPr>
                <w:rFonts w:eastAsia="標楷體"/>
                <w:sz w:val="32"/>
              </w:rPr>
            </w:pPr>
          </w:p>
        </w:tc>
      </w:tr>
    </w:tbl>
    <w:p w:rsidR="0034068B" w:rsidRPr="003E1926" w:rsidRDefault="0034068B" w:rsidP="0034068B">
      <w:pPr>
        <w:spacing w:line="400" w:lineRule="exact"/>
        <w:rPr>
          <w:rFonts w:eastAsia="標楷體"/>
          <w:color w:val="000000"/>
          <w:sz w:val="28"/>
        </w:rPr>
      </w:pPr>
      <w:r w:rsidRPr="003E1926">
        <w:rPr>
          <w:rFonts w:ascii="Calibri" w:eastAsia="標楷體" w:hAnsi="Calibri" w:hint="eastAsia"/>
          <w:sz w:val="28"/>
          <w:szCs w:val="22"/>
        </w:rPr>
        <w:t>＊本表除書面外，請另需繳交電子檔至教務處教學組雲端上傳的地方，以配合課程上傳作業，檔案名稱請註明姓名、科目及內容</w:t>
      </w:r>
      <w:r w:rsidRPr="003E1926">
        <w:rPr>
          <w:rFonts w:ascii="Calibri" w:eastAsia="標楷體" w:hAnsi="Calibri" w:hint="eastAsia"/>
          <w:color w:val="000000"/>
          <w:sz w:val="28"/>
          <w:szCs w:val="22"/>
        </w:rPr>
        <w:t>。並請另列印一份書面繳交至教學組。</w:t>
      </w:r>
    </w:p>
    <w:p w:rsidR="00A5485B" w:rsidRPr="0034068B" w:rsidRDefault="00A5485B" w:rsidP="00744263">
      <w:pPr>
        <w:spacing w:line="400" w:lineRule="exact"/>
        <w:rPr>
          <w:rFonts w:eastAsia="標楷體"/>
          <w:color w:val="33CCCC"/>
          <w:sz w:val="28"/>
          <w:u w:val="single"/>
        </w:rPr>
      </w:pPr>
      <w:bookmarkStart w:id="0" w:name="_GoBack"/>
      <w:bookmarkEnd w:id="0"/>
    </w:p>
    <w:sectPr w:rsidR="00A5485B" w:rsidRPr="0034068B" w:rsidSect="00805309">
      <w:pgSz w:w="11906" w:h="16838" w:code="9"/>
      <w:pgMar w:top="567" w:right="851" w:bottom="79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7273" w:rsidRDefault="00C87273" w:rsidP="0057537E">
      <w:r>
        <w:separator/>
      </w:r>
    </w:p>
  </w:endnote>
  <w:endnote w:type="continuationSeparator" w:id="0">
    <w:p w:rsidR="00C87273" w:rsidRDefault="00C87273" w:rsidP="00575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7273" w:rsidRDefault="00C87273" w:rsidP="0057537E">
      <w:r>
        <w:separator/>
      </w:r>
    </w:p>
  </w:footnote>
  <w:footnote w:type="continuationSeparator" w:id="0">
    <w:p w:rsidR="00C87273" w:rsidRDefault="00C87273" w:rsidP="005753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73B77"/>
    <w:multiLevelType w:val="hybridMultilevel"/>
    <w:tmpl w:val="6934514C"/>
    <w:lvl w:ilvl="0" w:tplc="869EF2C4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0AAB48C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E988B842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474CBF40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8A0A43F0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E45E967E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DBE0A132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7F0C7780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01A5FD6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4A01400F"/>
    <w:multiLevelType w:val="hybridMultilevel"/>
    <w:tmpl w:val="5278220A"/>
    <w:lvl w:ilvl="0" w:tplc="AD7020D0">
      <w:start w:val="1"/>
      <w:numFmt w:val="taiwaneseCountingThousand"/>
      <w:lvlText w:val="%1、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1" w:tplc="0F2EDEC8">
      <w:start w:val="1"/>
      <w:numFmt w:val="taiwaneseCountingThousand"/>
      <w:lvlText w:val="（%2）"/>
      <w:lvlJc w:val="left"/>
      <w:pPr>
        <w:tabs>
          <w:tab w:val="num" w:pos="2520"/>
        </w:tabs>
        <w:ind w:left="2520" w:hanging="1080"/>
      </w:pPr>
      <w:rPr>
        <w:rFonts w:hint="eastAsia"/>
      </w:rPr>
    </w:lvl>
    <w:lvl w:ilvl="2" w:tplc="4D287F40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3A4003FA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D51E89D4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309EA53A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339AE79A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97681FD6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CCE8646A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2" w15:restartNumberingAfterBreak="0">
    <w:nsid w:val="6682565F"/>
    <w:multiLevelType w:val="singleLevel"/>
    <w:tmpl w:val="9064EF6C"/>
    <w:lvl w:ilvl="0">
      <w:start w:val="1"/>
      <w:numFmt w:val="ideographLegalTraditional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A41C08"/>
    <w:rsid w:val="00103BE5"/>
    <w:rsid w:val="001163C5"/>
    <w:rsid w:val="00153389"/>
    <w:rsid w:val="001D6656"/>
    <w:rsid w:val="00260728"/>
    <w:rsid w:val="002B42F9"/>
    <w:rsid w:val="0034068B"/>
    <w:rsid w:val="00483330"/>
    <w:rsid w:val="0057537E"/>
    <w:rsid w:val="00592465"/>
    <w:rsid w:val="00744263"/>
    <w:rsid w:val="00805309"/>
    <w:rsid w:val="00814AC4"/>
    <w:rsid w:val="00910EE0"/>
    <w:rsid w:val="00A41C08"/>
    <w:rsid w:val="00A5485B"/>
    <w:rsid w:val="00A5534C"/>
    <w:rsid w:val="00B120B7"/>
    <w:rsid w:val="00C506B4"/>
    <w:rsid w:val="00C87273"/>
    <w:rsid w:val="00CC13AD"/>
    <w:rsid w:val="00D026F0"/>
    <w:rsid w:val="00D5386B"/>
    <w:rsid w:val="00D53FD1"/>
    <w:rsid w:val="00E92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F4D4AE"/>
  <w15:docId w15:val="{31B6DA58-4F16-4320-ADDA-C3A603C25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5309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05309"/>
    <w:rPr>
      <w:color w:val="0000FF"/>
      <w:u w:val="single"/>
    </w:rPr>
  </w:style>
  <w:style w:type="paragraph" w:styleId="a4">
    <w:name w:val="header"/>
    <w:basedOn w:val="a"/>
    <w:link w:val="a5"/>
    <w:rsid w:val="0057537E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rsid w:val="0057537E"/>
    <w:rPr>
      <w:kern w:val="2"/>
    </w:rPr>
  </w:style>
  <w:style w:type="paragraph" w:styleId="a6">
    <w:name w:val="footer"/>
    <w:basedOn w:val="a"/>
    <w:link w:val="a7"/>
    <w:rsid w:val="0057537E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rsid w:val="0057537E"/>
    <w:rPr>
      <w:kern w:val="2"/>
    </w:rPr>
  </w:style>
  <w:style w:type="paragraph" w:styleId="a8">
    <w:name w:val="Balloon Text"/>
    <w:basedOn w:val="a"/>
    <w:link w:val="a9"/>
    <w:rsid w:val="00103BE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rsid w:val="00103BE5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&#38283;&#23416;&#21069;&#36039;&#26009;\&#25945;&#23416;&#32177;&#35201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教學綱要.dot</Template>
  <TotalTime>5</TotalTime>
  <Pages>1</Pages>
  <Words>101</Words>
  <Characters>576</Characters>
  <Application>Microsoft Office Word</Application>
  <DocSecurity>0</DocSecurity>
  <Lines>4</Lines>
  <Paragraphs>1</Paragraphs>
  <ScaleCrop>false</ScaleCrop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台北市稻江商職八十九學年度第一學期教學綱要</dc:title>
  <dc:creator>tom</dc:creator>
  <cp:lastModifiedBy>ShaoYing Chung</cp:lastModifiedBy>
  <cp:revision>8</cp:revision>
  <cp:lastPrinted>2017-09-02T11:52:00Z</cp:lastPrinted>
  <dcterms:created xsi:type="dcterms:W3CDTF">2012-09-02T14:06:00Z</dcterms:created>
  <dcterms:modified xsi:type="dcterms:W3CDTF">2017-09-02T11:52:00Z</dcterms:modified>
</cp:coreProperties>
</file>