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714D9">
        <w:rPr>
          <w:rFonts w:eastAsia="標楷體" w:hint="eastAsia"/>
          <w:sz w:val="48"/>
        </w:rPr>
        <w:t>105</w:t>
      </w:r>
      <w:r>
        <w:rPr>
          <w:rFonts w:eastAsia="標楷體" w:hint="eastAsia"/>
          <w:sz w:val="48"/>
        </w:rPr>
        <w:t>學年度第</w:t>
      </w:r>
      <w:r w:rsidR="00A318AD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744263" w:rsidRDefault="00744263" w:rsidP="001907B9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科目：日語語法</w:t>
      </w:r>
      <w:r w:rsidR="001907B9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適用科別：應用日語科</w:t>
      </w:r>
      <w:r w:rsidR="001907B9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>
        <w:rPr>
          <w:rFonts w:eastAsia="標楷體" w:hint="eastAsia"/>
          <w:sz w:val="28"/>
        </w:rPr>
        <w:t xml:space="preserve"> </w:t>
      </w:r>
      <w:r w:rsidR="00A01F38">
        <w:rPr>
          <w:rFonts w:eastAsia="標楷體" w:hint="eastAsia"/>
          <w:sz w:val="28"/>
        </w:rPr>
        <w:t>二禮</w:t>
      </w:r>
      <w:r w:rsidR="00A01F38">
        <w:rPr>
          <w:rFonts w:eastAsia="標楷體" w:hint="eastAsia"/>
          <w:sz w:val="28"/>
        </w:rPr>
        <w:t xml:space="preserve">   </w:t>
      </w:r>
      <w:r w:rsidR="001907B9">
        <w:rPr>
          <w:rFonts w:eastAsia="標楷體" w:hint="eastAsia"/>
          <w:sz w:val="28"/>
        </w:rPr>
        <w:t xml:space="preserve"> </w:t>
      </w:r>
      <w:r w:rsidR="001907B9">
        <w:rPr>
          <w:rFonts w:eastAsia="標楷體" w:hint="eastAsia"/>
          <w:sz w:val="28"/>
        </w:rPr>
        <w:t>教師：鍾韶瑛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744263" w:rsidRPr="00461541" w:rsidRDefault="00744263" w:rsidP="00461541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本課程網羅了日本語初級的文法項目。文法的提出順序均依照日本語教科書。</w:t>
      </w:r>
      <w:r w:rsidR="00461541">
        <w:rPr>
          <w:rFonts w:eastAsia="標楷體" w:hint="eastAsia"/>
          <w:sz w:val="28"/>
        </w:rPr>
        <w:t>讓學生可以打穩基礎地學習</w:t>
      </w:r>
      <w:r>
        <w:rPr>
          <w:rFonts w:eastAsia="標楷體" w:hint="eastAsia"/>
          <w:sz w:val="28"/>
        </w:rPr>
        <w:t>。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744263" w:rsidRDefault="00744263" w:rsidP="00744263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2 </w:t>
      </w:r>
      <w:r>
        <w:rPr>
          <w:rFonts w:eastAsia="標楷體" w:hint="eastAsia"/>
          <w:sz w:val="28"/>
        </w:rPr>
        <w:t xml:space="preserve">　上課週數：</w:t>
      </w:r>
      <w:r w:rsidR="00A01F38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 2 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C756B5">
        <w:rPr>
          <w:rFonts w:eastAsia="標楷體" w:hint="eastAsia"/>
          <w:sz w:val="28"/>
        </w:rPr>
        <w:t xml:space="preserve">  4</w:t>
      </w:r>
      <w:r w:rsidR="00A01F38">
        <w:rPr>
          <w:rFonts w:eastAsia="標楷體" w:hint="eastAsia"/>
          <w:sz w:val="28"/>
        </w:rPr>
        <w:t>0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744263" w:rsidRDefault="00744263" w:rsidP="00744263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744263" w:rsidTr="00451D54">
        <w:trPr>
          <w:cantSplit/>
          <w:trHeight w:hRule="exact" w:val="2305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744263" w:rsidRDefault="00744263" w:rsidP="0074426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744263" w:rsidTr="007714D9">
        <w:trPr>
          <w:cantSplit/>
          <w:trHeight w:hRule="exact" w:val="5693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bookmarkStart w:id="0" w:name="_GoBack"/>
            <w:bookmarkEnd w:id="0"/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>課前的預備項目，檢視及帶出單元的重點特性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初級到中級入門的必須句型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重點解說附中譯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豐富的例句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切中重點的練習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sz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系統性學習。</w:t>
            </w:r>
          </w:p>
        </w:tc>
      </w:tr>
      <w:tr w:rsidR="00744263" w:rsidTr="007714D9">
        <w:trPr>
          <w:cantSplit/>
          <w:trHeight w:hRule="exact" w:val="1262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  <w:tr w:rsidR="00744263" w:rsidTr="007714D9">
        <w:trPr>
          <w:cantSplit/>
          <w:trHeight w:hRule="exact" w:val="20"/>
        </w:trPr>
        <w:tc>
          <w:tcPr>
            <w:tcW w:w="1708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ind w:left="960" w:hanging="960"/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</w:tbl>
    <w:p w:rsidR="007714D9" w:rsidRPr="003E1926" w:rsidRDefault="007714D9" w:rsidP="007714D9">
      <w:pPr>
        <w:spacing w:line="400" w:lineRule="exact"/>
        <w:rPr>
          <w:rFonts w:eastAsia="標楷體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Default="00D53FD1" w:rsidP="007714D9">
      <w:pPr>
        <w:spacing w:line="400" w:lineRule="exact"/>
        <w:rPr>
          <w:rFonts w:eastAsia="標楷體"/>
          <w:sz w:val="28"/>
        </w:rPr>
      </w:pPr>
    </w:p>
    <w:sectPr w:rsidR="00D53FD1" w:rsidSect="00845778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7F0" w:rsidRDefault="005227F0" w:rsidP="00CD1F58">
      <w:r>
        <w:separator/>
      </w:r>
    </w:p>
  </w:endnote>
  <w:endnote w:type="continuationSeparator" w:id="0">
    <w:p w:rsidR="005227F0" w:rsidRDefault="005227F0" w:rsidP="00CD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7F0" w:rsidRDefault="005227F0" w:rsidP="00CD1F58">
      <w:r>
        <w:separator/>
      </w:r>
    </w:p>
  </w:footnote>
  <w:footnote w:type="continuationSeparator" w:id="0">
    <w:p w:rsidR="005227F0" w:rsidRDefault="005227F0" w:rsidP="00CD1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856AC28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316B7C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28C312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C94714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75E3D8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F88239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948783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9D2E78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2D16093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18F242A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D8A2654E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F1AE5FF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2020F48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5850786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EE388ABA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80BE641C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F0F23824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04CFBF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1907B9"/>
    <w:rsid w:val="001D5730"/>
    <w:rsid w:val="00292A9B"/>
    <w:rsid w:val="002B42F9"/>
    <w:rsid w:val="00440C9C"/>
    <w:rsid w:val="00451D54"/>
    <w:rsid w:val="00461541"/>
    <w:rsid w:val="004D10B6"/>
    <w:rsid w:val="005227F0"/>
    <w:rsid w:val="005C1555"/>
    <w:rsid w:val="00683FFC"/>
    <w:rsid w:val="006B5173"/>
    <w:rsid w:val="006D502F"/>
    <w:rsid w:val="00744263"/>
    <w:rsid w:val="007714D9"/>
    <w:rsid w:val="00783329"/>
    <w:rsid w:val="00814AC4"/>
    <w:rsid w:val="00845778"/>
    <w:rsid w:val="00910EE0"/>
    <w:rsid w:val="00A01F38"/>
    <w:rsid w:val="00A318AD"/>
    <w:rsid w:val="00A41C08"/>
    <w:rsid w:val="00B214AF"/>
    <w:rsid w:val="00C756B5"/>
    <w:rsid w:val="00C84A1D"/>
    <w:rsid w:val="00CC13AD"/>
    <w:rsid w:val="00CD1F58"/>
    <w:rsid w:val="00D53FD1"/>
    <w:rsid w:val="00E07895"/>
    <w:rsid w:val="00E92391"/>
    <w:rsid w:val="00F0750D"/>
    <w:rsid w:val="00F123FB"/>
    <w:rsid w:val="00F31957"/>
    <w:rsid w:val="00FA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D6A1DD"/>
  <w15:docId w15:val="{ACE1920C-36C1-4E36-9288-812E0443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77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5778"/>
    <w:rPr>
      <w:color w:val="0000FF"/>
      <w:u w:val="single"/>
    </w:rPr>
  </w:style>
  <w:style w:type="paragraph" w:styleId="a4">
    <w:name w:val="header"/>
    <w:basedOn w:val="a"/>
    <w:link w:val="a5"/>
    <w:rsid w:val="00CD1F5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D1F58"/>
    <w:rPr>
      <w:kern w:val="2"/>
    </w:rPr>
  </w:style>
  <w:style w:type="paragraph" w:styleId="a6">
    <w:name w:val="footer"/>
    <w:basedOn w:val="a"/>
    <w:link w:val="a7"/>
    <w:rsid w:val="00CD1F5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D1F58"/>
    <w:rPr>
      <w:kern w:val="2"/>
    </w:rPr>
  </w:style>
  <w:style w:type="paragraph" w:styleId="a8">
    <w:name w:val="Balloon Text"/>
    <w:basedOn w:val="a"/>
    <w:link w:val="a9"/>
    <w:semiHidden/>
    <w:unhideWhenUsed/>
    <w:rsid w:val="00451D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451D5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</TotalTime>
  <Pages>1</Pages>
  <Words>349</Words>
  <Characters>83</Characters>
  <Application>Microsoft Office Word</Application>
  <DocSecurity>0</DocSecurity>
  <Lines>1</Lines>
  <Paragraphs>1</Paragraphs>
  <ScaleCrop>false</ScaleCrop>
  <Company/>
  <LinksUpToDate>false</LinksUpToDate>
  <CharactersWithSpaces>431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4</cp:revision>
  <cp:lastPrinted>2017-02-11T13:29:00Z</cp:lastPrinted>
  <dcterms:created xsi:type="dcterms:W3CDTF">2017-02-11T13:28:00Z</dcterms:created>
  <dcterms:modified xsi:type="dcterms:W3CDTF">2017-02-11T13:30:00Z</dcterms:modified>
</cp:coreProperties>
</file>