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D04" w:rsidRDefault="00E70D04">
      <w:pPr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3F21D2">
        <w:rPr>
          <w:rFonts w:eastAsia="標楷體" w:hint="eastAsia"/>
          <w:sz w:val="48"/>
        </w:rPr>
        <w:t>105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Pr="00EB0333" w:rsidRDefault="00D53FD1">
      <w:p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科目：</w:t>
      </w:r>
      <w:r w:rsidR="00A83EA1" w:rsidRPr="00EB0333">
        <w:rPr>
          <w:rFonts w:ascii="標楷體" w:eastAsia="標楷體" w:hAnsi="標楷體" w:hint="eastAsia"/>
          <w:sz w:val="28"/>
        </w:rPr>
        <w:t xml:space="preserve">日語語法 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適用科別：</w:t>
      </w:r>
      <w:r w:rsidR="00A83EA1" w:rsidRPr="00EB0333">
        <w:rPr>
          <w:rFonts w:ascii="標楷體" w:eastAsia="標楷體" w:hAnsi="標楷體" w:hint="eastAsia"/>
          <w:sz w:val="28"/>
        </w:rPr>
        <w:t>應用日語科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年級：</w:t>
      </w:r>
      <w:r w:rsidR="00A83EA1" w:rsidRPr="00EB0333">
        <w:rPr>
          <w:rFonts w:ascii="標楷體" w:eastAsia="標楷體" w:hAnsi="標楷體" w:hint="eastAsia"/>
          <w:sz w:val="28"/>
        </w:rPr>
        <w:t xml:space="preserve"> </w:t>
      </w:r>
      <w:r w:rsidR="00B35492">
        <w:rPr>
          <w:rFonts w:ascii="標楷體" w:eastAsia="標楷體" w:hAnsi="標楷體" w:hint="eastAsia"/>
          <w:sz w:val="28"/>
        </w:rPr>
        <w:t xml:space="preserve">一禮  </w:t>
      </w:r>
      <w:r w:rsidR="00B35492">
        <w:rPr>
          <w:rFonts w:eastAsia="標楷體" w:hint="eastAsia"/>
          <w:sz w:val="28"/>
        </w:rPr>
        <w:t>教師：鍾韶瑛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教學目標</w:t>
      </w:r>
    </w:p>
    <w:p w:rsidR="00D53FD1" w:rsidRPr="00EB0333" w:rsidRDefault="00A83EA1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本課程網羅了日本語初級的文法項目。文法的提出順序均依照日本語教科書。</w:t>
      </w:r>
    </w:p>
    <w:p w:rsidR="00D53FD1" w:rsidRPr="00EB0333" w:rsidRDefault="00A83EA1" w:rsidP="00A83EA1">
      <w:p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 xml:space="preserve">       讓學生可以按步就班的學習，並打好基礎。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時間分配</w:t>
      </w:r>
    </w:p>
    <w:p w:rsidR="00D53FD1" w:rsidRPr="00EB0333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 xml:space="preserve">學分數： </w:t>
      </w:r>
      <w:r w:rsidR="003F21D2">
        <w:rPr>
          <w:rFonts w:ascii="標楷體" w:eastAsia="標楷體" w:hAnsi="標楷體"/>
          <w:sz w:val="28"/>
        </w:rPr>
        <w:t>1</w:t>
      </w:r>
      <w:r w:rsidRPr="00EB0333">
        <w:rPr>
          <w:rFonts w:ascii="標楷體" w:eastAsia="標楷體" w:hAnsi="標楷體" w:hint="eastAsia"/>
          <w:sz w:val="28"/>
        </w:rPr>
        <w:t xml:space="preserve">　上課週數：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  每週授課節數： </w:t>
      </w:r>
      <w:r w:rsidR="00E70D04">
        <w:rPr>
          <w:rFonts w:ascii="標楷體" w:eastAsia="標楷體" w:hAnsi="標楷體" w:hint="eastAsia"/>
          <w:sz w:val="28"/>
        </w:rPr>
        <w:t>1</w:t>
      </w:r>
      <w:r w:rsidRPr="00EB0333">
        <w:rPr>
          <w:rFonts w:ascii="標楷體" w:eastAsia="標楷體" w:hAnsi="標楷體" w:hint="eastAsia"/>
          <w:sz w:val="28"/>
        </w:rPr>
        <w:t xml:space="preserve">　節   合計  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節</w:t>
      </w:r>
    </w:p>
    <w:p w:rsidR="00D53FD1" w:rsidRPr="00EB0333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EB0333" w:rsidTr="00732D98">
        <w:trPr>
          <w:cantSplit/>
          <w:trHeight w:hRule="exact" w:val="2211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B0333">
              <w:rPr>
                <w:rFonts w:ascii="標楷體" w:eastAsia="標楷體" w:hAnsi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D53FD1" w:rsidRPr="00EB0333" w:rsidTr="00A83EA1">
        <w:trPr>
          <w:cantSplit/>
          <w:trHeight w:hRule="exact" w:val="6364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L1　～は～です。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～ですか。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L2　これ、それ、あれ　　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この、その、あの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L3　～ます。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へ、を、で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L4　～ましょう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～ましょうか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L5　～ました。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L6　い形容詞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な形容詞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L7　～に～があります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～に～がいます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</w:p>
        </w:tc>
      </w:tr>
      <w:tr w:rsidR="00D53FD1" w:rsidRPr="00EB0333" w:rsidTr="003F21D2">
        <w:trPr>
          <w:cantSplit/>
          <w:trHeight w:hRule="exact" w:val="859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EB0333">
        <w:trPr>
          <w:cantSplit/>
          <w:trHeight w:hRule="exact" w:val="20"/>
        </w:trPr>
        <w:tc>
          <w:tcPr>
            <w:tcW w:w="1708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3F21D2" w:rsidRPr="003E1926" w:rsidRDefault="003F21D2" w:rsidP="003F21D2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3F21D2" w:rsidRDefault="00D53FD1" w:rsidP="00E70D04">
      <w:pPr>
        <w:spacing w:line="400" w:lineRule="exact"/>
        <w:rPr>
          <w:rFonts w:ascii="標楷體" w:eastAsia="標楷體" w:hAnsi="標楷體"/>
          <w:sz w:val="28"/>
        </w:rPr>
      </w:pPr>
      <w:bookmarkStart w:id="0" w:name="_GoBack"/>
      <w:bookmarkEnd w:id="0"/>
    </w:p>
    <w:sectPr w:rsidR="00D53FD1" w:rsidRPr="003F21D2" w:rsidSect="006A081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76" w:rsidRDefault="00CE3E76" w:rsidP="00585687">
      <w:r>
        <w:separator/>
      </w:r>
    </w:p>
  </w:endnote>
  <w:endnote w:type="continuationSeparator" w:id="0">
    <w:p w:rsidR="00CE3E76" w:rsidRDefault="00CE3E76" w:rsidP="0058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76" w:rsidRDefault="00CE3E76" w:rsidP="00585687">
      <w:r>
        <w:separator/>
      </w:r>
    </w:p>
  </w:footnote>
  <w:footnote w:type="continuationSeparator" w:id="0">
    <w:p w:rsidR="00CE3E76" w:rsidRDefault="00CE3E76" w:rsidP="0058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CA444E0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58C0A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700CB8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AF67E6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FB2140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40568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9C6FE8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FAEC1F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06A33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A6DAA5B6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A1A22BA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A656A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261930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A9581C8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FE0EC4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467ED99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646612E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7BE2D1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A29EF"/>
    <w:rsid w:val="00111908"/>
    <w:rsid w:val="001912BF"/>
    <w:rsid w:val="002B42F9"/>
    <w:rsid w:val="003F21D2"/>
    <w:rsid w:val="004C2167"/>
    <w:rsid w:val="00527B88"/>
    <w:rsid w:val="00585687"/>
    <w:rsid w:val="005B7F87"/>
    <w:rsid w:val="00601B90"/>
    <w:rsid w:val="00680C0D"/>
    <w:rsid w:val="006A0811"/>
    <w:rsid w:val="00732D98"/>
    <w:rsid w:val="007A208A"/>
    <w:rsid w:val="008C375F"/>
    <w:rsid w:val="00957D92"/>
    <w:rsid w:val="00993376"/>
    <w:rsid w:val="00A41C08"/>
    <w:rsid w:val="00A83EA1"/>
    <w:rsid w:val="00B35492"/>
    <w:rsid w:val="00CE3E76"/>
    <w:rsid w:val="00D22464"/>
    <w:rsid w:val="00D53FD1"/>
    <w:rsid w:val="00D87AE9"/>
    <w:rsid w:val="00E70D04"/>
    <w:rsid w:val="00EB0333"/>
    <w:rsid w:val="00ED359D"/>
    <w:rsid w:val="00EF4277"/>
    <w:rsid w:val="00F5262C"/>
    <w:rsid w:val="00F6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89115"/>
  <w15:docId w15:val="{D2C8E74B-B930-4156-8118-AFE9AACD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11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0811"/>
    <w:rPr>
      <w:color w:val="0000FF"/>
      <w:u w:val="single"/>
    </w:rPr>
  </w:style>
  <w:style w:type="paragraph" w:styleId="a4">
    <w:name w:val="header"/>
    <w:basedOn w:val="a"/>
    <w:link w:val="a5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85687"/>
    <w:rPr>
      <w:kern w:val="2"/>
    </w:rPr>
  </w:style>
  <w:style w:type="paragraph" w:styleId="a6">
    <w:name w:val="footer"/>
    <w:basedOn w:val="a"/>
    <w:link w:val="a7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85687"/>
    <w:rPr>
      <w:kern w:val="2"/>
    </w:rPr>
  </w:style>
  <w:style w:type="paragraph" w:styleId="a8">
    <w:name w:val="Balloon Text"/>
    <w:basedOn w:val="a"/>
    <w:link w:val="a9"/>
    <w:rsid w:val="00732D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732D9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2</cp:revision>
  <cp:lastPrinted>2013-02-17T09:05:00Z</cp:lastPrinted>
  <dcterms:created xsi:type="dcterms:W3CDTF">2017-02-11T05:26:00Z</dcterms:created>
  <dcterms:modified xsi:type="dcterms:W3CDTF">2017-02-11T05:26:00Z</dcterms:modified>
</cp:coreProperties>
</file>