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E22D1B">
        <w:rPr>
          <w:rFonts w:eastAsia="標楷體" w:hint="eastAsia"/>
          <w:sz w:val="48"/>
        </w:rPr>
        <w:t>105</w:t>
      </w:r>
      <w:r>
        <w:rPr>
          <w:rFonts w:eastAsia="標楷體" w:hint="eastAsia"/>
          <w:sz w:val="48"/>
        </w:rPr>
        <w:t>學年度第</w:t>
      </w:r>
      <w:r w:rsidR="00DF67F4">
        <w:rPr>
          <w:rFonts w:ascii="MS Mincho" w:eastAsiaTheme="minorEastAsia" w:hAnsi="MS Mincho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6B2D6F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</w:t>
      </w:r>
      <w:r w:rsidR="00453A23">
        <w:rPr>
          <w:rFonts w:eastAsia="標楷體" w:hint="eastAsia"/>
          <w:sz w:val="28"/>
        </w:rPr>
        <w:t>應用日語科</w:t>
      </w:r>
      <w:r w:rsidR="00453A23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6B2D6F">
        <w:rPr>
          <w:rFonts w:eastAsia="標楷體" w:hint="eastAsia"/>
          <w:sz w:val="28"/>
        </w:rPr>
        <w:t>三禮義</w:t>
      </w:r>
      <w:r w:rsidR="006B2D6F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製作廣告設計</w:t>
      </w:r>
      <w:r w:rsidR="00FA5CDE">
        <w:rPr>
          <w:rFonts w:eastAsia="標楷體" w:hint="eastAsia"/>
          <w:sz w:val="28"/>
        </w:rPr>
        <w:t>、日文履歷表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上課週數：</w:t>
      </w:r>
      <w:r w:rsidR="00426867">
        <w:rPr>
          <w:rFonts w:eastAsia="標楷體"/>
          <w:sz w:val="28"/>
        </w:rPr>
        <w:t>16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426867">
        <w:rPr>
          <w:rFonts w:eastAsia="標楷體" w:hint="eastAsia"/>
          <w:sz w:val="28"/>
        </w:rPr>
        <w:t>16</w:t>
      </w:r>
      <w:r w:rsidR="00185EFE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E22D1B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13F1C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學習如何製作日文的履歷表，在以後可以運用在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E22D1B">
        <w:trPr>
          <w:cantSplit/>
          <w:trHeight w:hRule="exact" w:val="5111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13F1C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日文履歷表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E22D1B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E22D1B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E22D1B" w:rsidRPr="008C40EE" w:rsidRDefault="00E22D1B" w:rsidP="00E22D1B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E22D1B" w:rsidRDefault="00D53FD1" w:rsidP="00185EFE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RPr="00E22D1B" w:rsidSect="007C7A0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0EF" w:rsidRDefault="002630EF" w:rsidP="004C321C">
      <w:r>
        <w:separator/>
      </w:r>
    </w:p>
  </w:endnote>
  <w:endnote w:type="continuationSeparator" w:id="0">
    <w:p w:rsidR="002630EF" w:rsidRDefault="002630E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0EF" w:rsidRDefault="002630EF" w:rsidP="004C321C">
      <w:r>
        <w:separator/>
      </w:r>
    </w:p>
  </w:footnote>
  <w:footnote w:type="continuationSeparator" w:id="0">
    <w:p w:rsidR="002630EF" w:rsidRDefault="002630E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185EFE"/>
    <w:rsid w:val="00213F1C"/>
    <w:rsid w:val="002541BD"/>
    <w:rsid w:val="002630EF"/>
    <w:rsid w:val="002B42F9"/>
    <w:rsid w:val="002E075B"/>
    <w:rsid w:val="00410569"/>
    <w:rsid w:val="00426867"/>
    <w:rsid w:val="00453A23"/>
    <w:rsid w:val="004C0781"/>
    <w:rsid w:val="004C321C"/>
    <w:rsid w:val="005810C8"/>
    <w:rsid w:val="006B2D6F"/>
    <w:rsid w:val="00700360"/>
    <w:rsid w:val="007C7A0C"/>
    <w:rsid w:val="008C375F"/>
    <w:rsid w:val="008D34E1"/>
    <w:rsid w:val="009359DC"/>
    <w:rsid w:val="009D1D81"/>
    <w:rsid w:val="00A41C08"/>
    <w:rsid w:val="00A53B22"/>
    <w:rsid w:val="00A91414"/>
    <w:rsid w:val="00B53CC8"/>
    <w:rsid w:val="00D53FD1"/>
    <w:rsid w:val="00D87AE9"/>
    <w:rsid w:val="00DF67F4"/>
    <w:rsid w:val="00E22D1B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22349"/>
  <w15:docId w15:val="{61AF68FA-945F-403C-89E8-B7D6115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410</Words>
  <Characters>75</Characters>
  <Application>Microsoft Office Word</Application>
  <DocSecurity>0</DocSecurity>
  <Lines>1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3</cp:revision>
  <cp:lastPrinted>2006-08-04T06:10:00Z</cp:lastPrinted>
  <dcterms:created xsi:type="dcterms:W3CDTF">2017-02-11T13:42:00Z</dcterms:created>
  <dcterms:modified xsi:type="dcterms:W3CDTF">2017-02-11T13:43:00Z</dcterms:modified>
</cp:coreProperties>
</file>