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Pr="00846E7D" w:rsidRDefault="00D53FD1">
      <w:pPr>
        <w:ind w:firstLineChars="100" w:firstLine="480"/>
        <w:rPr>
          <w:rFonts w:ascii="標楷體" w:eastAsia="標楷體" w:hAnsi="標楷體"/>
          <w:sz w:val="48"/>
        </w:rPr>
      </w:pPr>
      <w:r w:rsidRPr="00846E7D">
        <w:rPr>
          <w:rFonts w:ascii="標楷體" w:eastAsia="標楷體" w:hAnsi="標楷體" w:hint="eastAsia"/>
          <w:sz w:val="48"/>
        </w:rPr>
        <w:t>臺北市稻江商職</w:t>
      </w:r>
      <w:r w:rsidR="007A201C" w:rsidRPr="00846E7D">
        <w:rPr>
          <w:rFonts w:ascii="標楷體" w:eastAsia="標楷體" w:hAnsi="標楷體" w:hint="eastAsia"/>
          <w:sz w:val="48"/>
        </w:rPr>
        <w:t>10</w:t>
      </w:r>
      <w:r w:rsidR="00C3761F">
        <w:rPr>
          <w:rFonts w:ascii="標楷體" w:eastAsia="標楷體" w:hAnsi="標楷體" w:hint="eastAsia"/>
          <w:sz w:val="48"/>
        </w:rPr>
        <w:t>4</w:t>
      </w:r>
      <w:r w:rsidRPr="00846E7D">
        <w:rPr>
          <w:rFonts w:ascii="標楷體" w:eastAsia="標楷體" w:hAnsi="標楷體" w:hint="eastAsia"/>
          <w:sz w:val="48"/>
        </w:rPr>
        <w:t>學年度第</w:t>
      </w:r>
      <w:r w:rsidR="00901064">
        <w:rPr>
          <w:rFonts w:ascii="標楷體" w:eastAsia="標楷體" w:hAnsi="標楷體" w:hint="eastAsia"/>
          <w:sz w:val="48"/>
        </w:rPr>
        <w:t>2</w:t>
      </w:r>
      <w:r w:rsidRPr="00846E7D">
        <w:rPr>
          <w:rFonts w:ascii="標楷體" w:eastAsia="標楷體" w:hAnsi="標楷體" w:hint="eastAsia"/>
          <w:sz w:val="48"/>
        </w:rPr>
        <w:t>學期教學綱要</w:t>
      </w:r>
    </w:p>
    <w:p w:rsidR="00D53FD1" w:rsidRPr="00846E7D" w:rsidRDefault="00D53FD1">
      <w:pPr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 xml:space="preserve"> 科目：</w:t>
      </w:r>
      <w:r w:rsidR="009E17B8" w:rsidRPr="00846E7D">
        <w:rPr>
          <w:rFonts w:ascii="標楷體" w:eastAsia="標楷體" w:hAnsi="標楷體" w:hint="eastAsia"/>
          <w:sz w:val="28"/>
        </w:rPr>
        <w:t>日語讀本V</w:t>
      </w:r>
      <w:r w:rsidRPr="00846E7D">
        <w:rPr>
          <w:rFonts w:ascii="標楷體" w:eastAsia="標楷體" w:hAnsi="標楷體" w:hint="eastAsia"/>
          <w:sz w:val="28"/>
        </w:rPr>
        <w:t xml:space="preserve">         適用科別：</w:t>
      </w:r>
      <w:r w:rsidR="009E17B8" w:rsidRPr="00846E7D">
        <w:rPr>
          <w:rFonts w:ascii="標楷體" w:eastAsia="標楷體" w:hAnsi="標楷體" w:hint="eastAsia"/>
          <w:sz w:val="28"/>
        </w:rPr>
        <w:t>應日</w:t>
      </w:r>
      <w:r w:rsidR="00A57590" w:rsidRPr="00846E7D">
        <w:rPr>
          <w:rFonts w:ascii="標楷體" w:eastAsia="標楷體" w:hAnsi="標楷體" w:hint="eastAsia"/>
          <w:sz w:val="28"/>
        </w:rPr>
        <w:t>科</w:t>
      </w:r>
      <w:r w:rsidRPr="00846E7D">
        <w:rPr>
          <w:rFonts w:ascii="標楷體" w:eastAsia="標楷體" w:hAnsi="標楷體" w:hint="eastAsia"/>
          <w:sz w:val="28"/>
        </w:rPr>
        <w:t xml:space="preserve">   　            </w:t>
      </w:r>
      <w:r w:rsidRPr="00846E7D">
        <w:rPr>
          <w:rFonts w:ascii="標楷體" w:eastAsia="標楷體" w:hAnsi="標楷體"/>
          <w:sz w:val="28"/>
        </w:rPr>
        <w:t xml:space="preserve"> </w:t>
      </w:r>
      <w:r w:rsidRPr="00846E7D">
        <w:rPr>
          <w:rFonts w:ascii="標楷體" w:eastAsia="標楷體" w:hAnsi="標楷體" w:hint="eastAsia"/>
          <w:sz w:val="28"/>
        </w:rPr>
        <w:t xml:space="preserve">年級：  </w:t>
      </w:r>
      <w:r w:rsidR="009E17B8" w:rsidRPr="00846E7D">
        <w:rPr>
          <w:rFonts w:ascii="標楷體" w:eastAsia="標楷體" w:hAnsi="標楷體" w:hint="eastAsia"/>
          <w:sz w:val="28"/>
        </w:rPr>
        <w:t>三</w:t>
      </w:r>
    </w:p>
    <w:p w:rsidR="00D53FD1" w:rsidRPr="00846E7D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教學目標</w:t>
      </w:r>
    </w:p>
    <w:p w:rsidR="00D53FD1" w:rsidRPr="00846E7D" w:rsidRDefault="000D74F6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1. 能學會各課文型並運用。</w:t>
      </w:r>
    </w:p>
    <w:p w:rsidR="000D74F6" w:rsidRPr="00846E7D" w:rsidRDefault="000D74F6" w:rsidP="000D74F6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2. 能了解各課文章內容，加強日文讀解能力。</w:t>
      </w:r>
    </w:p>
    <w:p w:rsidR="00D53FD1" w:rsidRPr="00846E7D" w:rsidRDefault="000D74F6" w:rsidP="000D74F6">
      <w:pPr>
        <w:spacing w:line="0" w:lineRule="atLeast"/>
        <w:ind w:left="960"/>
        <w:rPr>
          <w:rFonts w:ascii="標楷體" w:eastAsia="標楷體" w:hAnsi="標楷體"/>
          <w:sz w:val="20"/>
        </w:rPr>
      </w:pPr>
      <w:r w:rsidRPr="00846E7D">
        <w:rPr>
          <w:rFonts w:ascii="標楷體" w:eastAsia="標楷體" w:hAnsi="標楷體" w:hint="eastAsia"/>
          <w:sz w:val="28"/>
        </w:rPr>
        <w:t>3. 能了解日本各月分的特色節慶及活動。</w:t>
      </w:r>
    </w:p>
    <w:p w:rsidR="00D53FD1" w:rsidRPr="00846E7D" w:rsidRDefault="00D53FD1">
      <w:pPr>
        <w:spacing w:line="0" w:lineRule="atLeast"/>
        <w:ind w:left="960"/>
        <w:rPr>
          <w:rFonts w:ascii="標楷體" w:eastAsia="標楷體" w:hAnsi="標楷體"/>
          <w:sz w:val="28"/>
        </w:rPr>
      </w:pPr>
    </w:p>
    <w:p w:rsidR="00D53FD1" w:rsidRPr="00846E7D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時間分配</w:t>
      </w:r>
    </w:p>
    <w:p w:rsidR="00D53FD1" w:rsidRPr="00846E7D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學分數：</w:t>
      </w:r>
      <w:r w:rsidR="009E17B8" w:rsidRPr="00846E7D">
        <w:rPr>
          <w:rFonts w:ascii="標楷體" w:eastAsia="標楷體" w:hAnsi="標楷體" w:hint="eastAsia"/>
          <w:sz w:val="28"/>
        </w:rPr>
        <w:t>1</w:t>
      </w:r>
      <w:r w:rsidRPr="00846E7D">
        <w:rPr>
          <w:rFonts w:ascii="標楷體" w:eastAsia="標楷體" w:hAnsi="標楷體" w:hint="eastAsia"/>
          <w:sz w:val="28"/>
        </w:rPr>
        <w:t xml:space="preserve">  　上課週數：</w:t>
      </w:r>
      <w:r w:rsidR="00C3761F">
        <w:rPr>
          <w:rFonts w:ascii="標楷體" w:eastAsia="標楷體" w:hAnsi="標楷體" w:hint="eastAsia"/>
          <w:sz w:val="28"/>
        </w:rPr>
        <w:t>20</w:t>
      </w:r>
      <w:r w:rsidRPr="00846E7D">
        <w:rPr>
          <w:rFonts w:ascii="標楷體" w:eastAsia="標楷體" w:hAnsi="標楷體" w:hint="eastAsia"/>
          <w:sz w:val="28"/>
        </w:rPr>
        <w:t xml:space="preserve">   　 每週授課節數：</w:t>
      </w:r>
      <w:r w:rsidR="009E17B8" w:rsidRPr="00846E7D">
        <w:rPr>
          <w:rFonts w:ascii="標楷體" w:eastAsia="標楷體" w:hAnsi="標楷體" w:hint="eastAsia"/>
          <w:sz w:val="28"/>
        </w:rPr>
        <w:t>1</w:t>
      </w:r>
      <w:r w:rsidRPr="00846E7D">
        <w:rPr>
          <w:rFonts w:ascii="標楷體" w:eastAsia="標楷體" w:hAnsi="標楷體" w:hint="eastAsia"/>
          <w:sz w:val="28"/>
        </w:rPr>
        <w:t xml:space="preserve"> 　節   合計 </w:t>
      </w:r>
      <w:r w:rsidR="00C3761F">
        <w:rPr>
          <w:rFonts w:ascii="標楷體" w:eastAsia="標楷體" w:hAnsi="標楷體" w:hint="eastAsia"/>
          <w:sz w:val="28"/>
        </w:rPr>
        <w:t>20</w:t>
      </w:r>
      <w:bookmarkStart w:id="0" w:name="_GoBack"/>
      <w:bookmarkEnd w:id="0"/>
      <w:r w:rsidRPr="00846E7D">
        <w:rPr>
          <w:rFonts w:ascii="標楷體" w:eastAsia="標楷體" w:hAnsi="標楷體" w:hint="eastAsia"/>
          <w:sz w:val="28"/>
        </w:rPr>
        <w:t xml:space="preserve">   節</w:t>
      </w:r>
    </w:p>
    <w:p w:rsidR="00D53FD1" w:rsidRPr="00846E7D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846E7D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846E7D" w:rsidTr="000F61F6">
        <w:trPr>
          <w:cantSplit/>
          <w:trHeight w:hRule="exact" w:val="1672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0F61F6" w:rsidRPr="00846E7D" w:rsidRDefault="000F61F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  <w:p w:rsidR="00D53FD1" w:rsidRPr="00846E7D" w:rsidRDefault="00F4528E">
            <w:pPr>
              <w:spacing w:line="40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46E7D">
              <w:rPr>
                <w:rFonts w:ascii="標楷體" w:eastAsia="標楷體" w:hAnsi="標楷體" w:hint="eastAsia"/>
                <w:sz w:val="32"/>
                <w:szCs w:val="32"/>
              </w:rPr>
              <w:t>介紹日本</w:t>
            </w:r>
            <w:r w:rsidR="00901064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  <w:r w:rsidRPr="00846E7D">
              <w:rPr>
                <w:rFonts w:ascii="標楷體" w:eastAsia="標楷體" w:hAnsi="標楷體" w:hint="eastAsia"/>
                <w:sz w:val="32"/>
                <w:szCs w:val="32"/>
              </w:rPr>
              <w:t>月至</w:t>
            </w:r>
            <w:r w:rsidR="00901064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Pr="00846E7D">
              <w:rPr>
                <w:rFonts w:ascii="標楷體" w:eastAsia="標楷體" w:hAnsi="標楷體" w:hint="eastAsia"/>
                <w:sz w:val="32"/>
                <w:szCs w:val="32"/>
              </w:rPr>
              <w:t>月各月份的節慶及主要活動，配合課本文章閱讀，以及文型解說。</w:t>
            </w:r>
          </w:p>
          <w:p w:rsidR="000D74F6" w:rsidRPr="00846E7D" w:rsidRDefault="000D74F6" w:rsidP="000D74F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D53FD1" w:rsidRPr="00846E7D" w:rsidTr="000F61F6">
        <w:trPr>
          <w:cantSplit/>
          <w:trHeight w:hRule="exact" w:val="6464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5A1338" w:rsidRPr="00901064" w:rsidRDefault="00901064" w:rsidP="005A1338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2</w:t>
            </w:r>
            <w:r w:rsidR="005A1338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月の行事とくらし：</w:t>
            </w:r>
          </w:p>
          <w:p w:rsidR="00901064" w:rsidRPr="00901064" w:rsidRDefault="00901064" w:rsidP="005A1338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「鬼は外、福は内」（節分の豆まき）、日本の鬼と中国の鬼</w:t>
            </w:r>
          </w:p>
          <w:p w:rsidR="00D109FF" w:rsidRPr="00901064" w:rsidRDefault="00901064" w:rsidP="00D109FF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3</w:t>
            </w:r>
            <w:r w:rsidR="00D109FF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月の行事とくらし：</w:t>
            </w:r>
          </w:p>
          <w:p w:rsidR="00D109FF" w:rsidRPr="00901064" w:rsidRDefault="00901064" w:rsidP="00D109FF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女の子の</w:t>
            </w:r>
            <w:r w:rsidR="00D109FF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「</w:t>
            </w: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ひな祭り</w:t>
            </w:r>
            <w:r w:rsidR="00D109FF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」</w:t>
            </w: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、春の日―お彼岸と墓参り</w:t>
            </w:r>
          </w:p>
          <w:p w:rsidR="005A1338" w:rsidRPr="00901064" w:rsidRDefault="00901064" w:rsidP="00D109FF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4</w:t>
            </w:r>
            <w:r w:rsidR="005A1338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月の行事とくらし：</w:t>
            </w:r>
          </w:p>
          <w:p w:rsidR="00901064" w:rsidRPr="00901064" w:rsidRDefault="00901064" w:rsidP="00D109FF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花より団子、梅と桜のお話</w:t>
            </w:r>
          </w:p>
          <w:p w:rsidR="005A1338" w:rsidRPr="00901064" w:rsidRDefault="00901064" w:rsidP="005A1338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5</w:t>
            </w:r>
            <w:r w:rsidR="005A1338"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月の行事とくらし：</w:t>
            </w:r>
          </w:p>
          <w:p w:rsidR="005A1338" w:rsidRPr="00846E7D" w:rsidRDefault="00901064" w:rsidP="00901064">
            <w:pPr>
              <w:rPr>
                <w:rFonts w:ascii="標楷體" w:eastAsia="標楷體" w:hAnsi="標楷體"/>
                <w:sz w:val="32"/>
                <w:szCs w:val="32"/>
                <w:lang w:eastAsia="ja-JP"/>
              </w:rPr>
            </w:pPr>
            <w:r w:rsidRPr="00901064">
              <w:rPr>
                <w:rFonts w:ascii="標楷體" w:eastAsia="標楷體" w:hAnsi="標楷體" w:hint="eastAsia"/>
                <w:sz w:val="32"/>
                <w:szCs w:val="32"/>
                <w:lang w:eastAsia="ja-JP"/>
              </w:rPr>
              <w:t>「こどもの日」とゴールデンウイーク</w:t>
            </w:r>
          </w:p>
        </w:tc>
      </w:tr>
      <w:tr w:rsidR="00D53FD1" w:rsidRPr="00846E7D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846E7D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846E7D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846E7D">
        <w:trPr>
          <w:cantSplit/>
          <w:trHeight w:hRule="exact" w:val="20"/>
        </w:trPr>
        <w:tc>
          <w:tcPr>
            <w:tcW w:w="1708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846E7D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47AEC" w:rsidRPr="00846E7D" w:rsidRDefault="00047AEC" w:rsidP="00047AEC">
      <w:pPr>
        <w:spacing w:line="400" w:lineRule="exact"/>
        <w:rPr>
          <w:rFonts w:ascii="標楷體" w:eastAsia="標楷體" w:hAnsi="標楷體"/>
          <w:color w:val="33CCCC"/>
          <w:sz w:val="28"/>
          <w:u w:val="single"/>
        </w:rPr>
      </w:pPr>
      <w:r w:rsidRPr="00846E7D">
        <w:rPr>
          <w:rFonts w:ascii="標楷體" w:eastAsia="標楷體" w:hAnsi="標楷體" w:hint="eastAsia"/>
          <w:sz w:val="28"/>
        </w:rPr>
        <w:t>＊本表除書面外，請加附電子檔，e-mail:</w:t>
      </w:r>
      <w:r w:rsidRPr="00846E7D">
        <w:rPr>
          <w:rFonts w:ascii="標楷體" w:eastAsia="標楷體" w:hAnsi="標楷體" w:hint="eastAsia"/>
          <w:color w:val="FF0000"/>
          <w:sz w:val="28"/>
        </w:rPr>
        <w:t xml:space="preserve"> </w:t>
      </w:r>
      <w:hyperlink r:id="rId8" w:history="1">
        <w:r w:rsidR="00141287" w:rsidRPr="00846E7D">
          <w:rPr>
            <w:rStyle w:val="a3"/>
            <w:rFonts w:ascii="標楷體" w:eastAsia="標楷體" w:hAnsi="標楷體" w:hint="eastAsia"/>
            <w:sz w:val="28"/>
          </w:rPr>
          <w:t>course@tkcvs.tp.edu.tw</w:t>
        </w:r>
      </w:hyperlink>
      <w:r w:rsidR="00141287" w:rsidRPr="00846E7D">
        <w:rPr>
          <w:rFonts w:ascii="標楷體" w:eastAsia="標楷體" w:hAnsi="標楷體" w:hint="eastAsia"/>
          <w:color w:val="FF0000"/>
          <w:sz w:val="28"/>
          <w:u w:val="single"/>
        </w:rPr>
        <w:t xml:space="preserve"> </w:t>
      </w:r>
    </w:p>
    <w:p w:rsidR="00DE230E" w:rsidRPr="00846E7D" w:rsidRDefault="00DE230E" w:rsidP="00047AEC">
      <w:pPr>
        <w:spacing w:line="400" w:lineRule="exact"/>
        <w:rPr>
          <w:rFonts w:ascii="標楷體" w:eastAsia="標楷體" w:hAnsi="標楷體"/>
        </w:rPr>
      </w:pPr>
    </w:p>
    <w:sectPr w:rsidR="00DE230E" w:rsidRPr="00846E7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424" w:rsidRDefault="00710424" w:rsidP="00541AA2">
      <w:r>
        <w:separator/>
      </w:r>
    </w:p>
  </w:endnote>
  <w:endnote w:type="continuationSeparator" w:id="0">
    <w:p w:rsidR="00710424" w:rsidRDefault="00710424" w:rsidP="0054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424" w:rsidRDefault="00710424" w:rsidP="00541AA2">
      <w:r>
        <w:separator/>
      </w:r>
    </w:p>
  </w:footnote>
  <w:footnote w:type="continuationSeparator" w:id="0">
    <w:p w:rsidR="00710424" w:rsidRDefault="00710424" w:rsidP="00541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89B0CB1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24FC359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55E82E02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D10E404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A4608AC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A280D26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A6A8068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CDE2D5A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6E204DE2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8E889474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72876FC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BFC1E82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A62C70E6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A5AC543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7DC42E2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D48BEA6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7EE21658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9AD6A6B0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47AEC"/>
    <w:rsid w:val="000577E3"/>
    <w:rsid w:val="000D74F6"/>
    <w:rsid w:val="000F61F6"/>
    <w:rsid w:val="00141287"/>
    <w:rsid w:val="001A5740"/>
    <w:rsid w:val="00290384"/>
    <w:rsid w:val="002B42F9"/>
    <w:rsid w:val="00541AA2"/>
    <w:rsid w:val="005A1338"/>
    <w:rsid w:val="005D304F"/>
    <w:rsid w:val="006E677B"/>
    <w:rsid w:val="00710424"/>
    <w:rsid w:val="00752B14"/>
    <w:rsid w:val="007A201C"/>
    <w:rsid w:val="00814AC4"/>
    <w:rsid w:val="00846E7D"/>
    <w:rsid w:val="008E4E3F"/>
    <w:rsid w:val="00901064"/>
    <w:rsid w:val="00910EE0"/>
    <w:rsid w:val="009E17B8"/>
    <w:rsid w:val="00A41C08"/>
    <w:rsid w:val="00A57590"/>
    <w:rsid w:val="00BF628E"/>
    <w:rsid w:val="00C3761F"/>
    <w:rsid w:val="00CD3BDA"/>
    <w:rsid w:val="00D109FF"/>
    <w:rsid w:val="00D25C65"/>
    <w:rsid w:val="00D53FD1"/>
    <w:rsid w:val="00DE230E"/>
    <w:rsid w:val="00F42758"/>
    <w:rsid w:val="00F4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41AA2"/>
    <w:rPr>
      <w:kern w:val="2"/>
    </w:rPr>
  </w:style>
  <w:style w:type="paragraph" w:styleId="a6">
    <w:name w:val="footer"/>
    <w:basedOn w:val="a"/>
    <w:link w:val="a7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41AA2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541AA2"/>
    <w:rPr>
      <w:kern w:val="2"/>
    </w:rPr>
  </w:style>
  <w:style w:type="paragraph" w:styleId="a6">
    <w:name w:val="footer"/>
    <w:basedOn w:val="a"/>
    <w:link w:val="a7"/>
    <w:rsid w:val="00541A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541AA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6</TotalTime>
  <Pages>1</Pages>
  <Words>317</Words>
  <Characters>179</Characters>
  <Application>Microsoft Office Word</Application>
  <DocSecurity>0</DocSecurity>
  <Lines>1</Lines>
  <Paragraphs>1</Paragraphs>
  <ScaleCrop>false</ScaleCrop>
  <Company/>
  <LinksUpToDate>false</LinksUpToDate>
  <CharactersWithSpaces>495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4</cp:revision>
  <cp:lastPrinted>2013-01-24T00:52:00Z</cp:lastPrinted>
  <dcterms:created xsi:type="dcterms:W3CDTF">2015-03-02T02:37:00Z</dcterms:created>
  <dcterms:modified xsi:type="dcterms:W3CDTF">2016-03-01T01:55:00Z</dcterms:modified>
</cp:coreProperties>
</file>