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A01F38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 w:rsidR="00A318AD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744263" w:rsidRDefault="00744263" w:rsidP="001907B9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科目：日語語法</w:t>
      </w:r>
      <w:r w:rsidR="001907B9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適用科別：應用日語科</w:t>
      </w:r>
      <w:r w:rsidR="001907B9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>
        <w:rPr>
          <w:rFonts w:eastAsia="標楷體" w:hint="eastAsia"/>
          <w:sz w:val="28"/>
        </w:rPr>
        <w:t xml:space="preserve"> </w:t>
      </w:r>
      <w:r w:rsidR="00A01F38">
        <w:rPr>
          <w:rFonts w:eastAsia="標楷體" w:hint="eastAsia"/>
          <w:sz w:val="28"/>
        </w:rPr>
        <w:t>二禮</w:t>
      </w:r>
      <w:r w:rsidR="00A01F38">
        <w:rPr>
          <w:rFonts w:eastAsia="標楷體" w:hint="eastAsia"/>
          <w:sz w:val="28"/>
        </w:rPr>
        <w:t xml:space="preserve">   </w:t>
      </w:r>
      <w:bookmarkStart w:id="0" w:name="_GoBack"/>
      <w:bookmarkEnd w:id="0"/>
      <w:r w:rsidR="001907B9">
        <w:rPr>
          <w:rFonts w:eastAsia="標楷體" w:hint="eastAsia"/>
          <w:sz w:val="28"/>
        </w:rPr>
        <w:t xml:space="preserve"> </w:t>
      </w:r>
      <w:r w:rsidR="001907B9">
        <w:rPr>
          <w:rFonts w:eastAsia="標楷體" w:hint="eastAsia"/>
          <w:sz w:val="28"/>
        </w:rPr>
        <w:t>教師：鍾韶瑛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744263" w:rsidRPr="00461541" w:rsidRDefault="00744263" w:rsidP="00461541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本課程網羅了日本語初級的文法項目。文法的提出順序均依照日本語教科書。</w:t>
      </w:r>
      <w:r w:rsidR="00461541">
        <w:rPr>
          <w:rFonts w:eastAsia="標楷體" w:hint="eastAsia"/>
          <w:sz w:val="28"/>
        </w:rPr>
        <w:t>讓學生可以打穩基礎地學習</w:t>
      </w:r>
      <w:r>
        <w:rPr>
          <w:rFonts w:eastAsia="標楷體" w:hint="eastAsia"/>
          <w:sz w:val="28"/>
        </w:rPr>
        <w:t>。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744263" w:rsidRDefault="00744263" w:rsidP="00744263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2 </w:t>
      </w:r>
      <w:r>
        <w:rPr>
          <w:rFonts w:eastAsia="標楷體" w:hint="eastAsia"/>
          <w:sz w:val="28"/>
        </w:rPr>
        <w:t xml:space="preserve">　上課週數：</w:t>
      </w:r>
      <w:r w:rsidR="00A01F38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 2 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C756B5">
        <w:rPr>
          <w:rFonts w:eastAsia="標楷體" w:hint="eastAsia"/>
          <w:sz w:val="28"/>
        </w:rPr>
        <w:t xml:space="preserve">  4</w:t>
      </w:r>
      <w:r w:rsidR="00A01F38">
        <w:rPr>
          <w:rFonts w:eastAsia="標楷體" w:hint="eastAsia"/>
          <w:sz w:val="28"/>
        </w:rPr>
        <w:t>0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744263" w:rsidRDefault="00744263" w:rsidP="00744263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744263" w:rsidTr="00744263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744263" w:rsidRDefault="00744263" w:rsidP="0074426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744263" w:rsidTr="00FA1A4C">
        <w:trPr>
          <w:cantSplit/>
          <w:trHeight w:hRule="exact" w:val="5693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課前的預備項目，檢視及帶出單元的重點特性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初級到中級入門的必須句型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重點解說附中譯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豐富的例句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切中重點的練習</w:t>
            </w: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744263" w:rsidRPr="00994B01" w:rsidRDefault="00744263" w:rsidP="00744263">
            <w:pPr>
              <w:spacing w:line="400" w:lineRule="exact"/>
              <w:ind w:firstLineChars="100" w:firstLine="280"/>
              <w:jc w:val="both"/>
              <w:rPr>
                <w:sz w:val="28"/>
              </w:rPr>
            </w:pP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Pr="00994B01">
              <w:rPr>
                <w:rFonts w:ascii="標楷體" w:eastAsia="標楷體" w:hAnsi="標楷體" w:hint="eastAsia"/>
                <w:sz w:val="28"/>
                <w:szCs w:val="28"/>
              </w:rPr>
              <w:t xml:space="preserve">　系統性學習。</w:t>
            </w:r>
          </w:p>
        </w:tc>
      </w:tr>
      <w:tr w:rsidR="00744263" w:rsidTr="00744263">
        <w:trPr>
          <w:cantSplit/>
          <w:trHeight w:hRule="exact" w:val="1262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  <w:tr w:rsidR="00744263" w:rsidTr="00744263">
        <w:trPr>
          <w:cantSplit/>
          <w:trHeight w:hRule="exact" w:val="20"/>
        </w:trPr>
        <w:tc>
          <w:tcPr>
            <w:tcW w:w="1708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ind w:left="960" w:hanging="960"/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</w:tbl>
    <w:p w:rsidR="00A01F38" w:rsidRPr="00376F3B" w:rsidRDefault="00A01F38" w:rsidP="00A01F38">
      <w:pPr>
        <w:spacing w:line="400" w:lineRule="exact"/>
        <w:rPr>
          <w:rFonts w:eastAsia="標楷體"/>
          <w:color w:val="000000"/>
          <w:sz w:val="28"/>
        </w:rPr>
      </w:pPr>
      <w:proofErr w:type="gramStart"/>
      <w:r w:rsidRPr="00376F3B">
        <w:rPr>
          <w:rFonts w:ascii="Calibri" w:eastAsia="標楷體" w:hAnsi="Calibri" w:hint="eastAsia"/>
          <w:sz w:val="28"/>
          <w:szCs w:val="22"/>
        </w:rPr>
        <w:t>＊</w:t>
      </w:r>
      <w:proofErr w:type="gramEnd"/>
      <w:r w:rsidRPr="00376F3B">
        <w:rPr>
          <w:rFonts w:ascii="Calibri" w:eastAsia="標楷體" w:hAnsi="Calibri" w:hint="eastAsia"/>
          <w:sz w:val="28"/>
          <w:szCs w:val="22"/>
        </w:rPr>
        <w:t>本表除書面外，請加附電子檔，</w:t>
      </w:r>
      <w:r w:rsidRPr="00376F3B">
        <w:rPr>
          <w:rFonts w:ascii="Calibri" w:eastAsia="標楷體" w:hAnsi="Calibri"/>
          <w:sz w:val="28"/>
          <w:szCs w:val="22"/>
        </w:rPr>
        <w:t>e-mail:</w:t>
      </w:r>
      <w:r w:rsidRPr="00376F3B">
        <w:rPr>
          <w:rFonts w:ascii="Calibri" w:eastAsia="標楷體" w:hAnsi="Calibri"/>
          <w:color w:val="FF0000"/>
          <w:sz w:val="28"/>
          <w:szCs w:val="22"/>
        </w:rPr>
        <w:t xml:space="preserve"> </w:t>
      </w:r>
      <w:hyperlink r:id="rId8" w:history="1"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c</w:t>
        </w:r>
        <w:r w:rsidRPr="00376F3B">
          <w:rPr>
            <w:rFonts w:ascii="Calibri" w:eastAsia="標楷體" w:hAnsi="Calibri" w:hint="eastAsia"/>
            <w:color w:val="0000FF"/>
            <w:sz w:val="28"/>
            <w:szCs w:val="22"/>
            <w:u w:val="single"/>
          </w:rPr>
          <w:t>urriculum</w:t>
        </w:r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@tkcvs.tp.edu.tw</w:t>
        </w:r>
      </w:hyperlink>
      <w:r w:rsidRPr="00376F3B">
        <w:rPr>
          <w:rFonts w:ascii="Calibri" w:eastAsia="標楷體" w:hAnsi="Calibri"/>
          <w:color w:val="FF0000"/>
          <w:sz w:val="28"/>
          <w:szCs w:val="22"/>
          <w:u w:val="single"/>
        </w:rPr>
        <w:t xml:space="preserve"> </w:t>
      </w:r>
      <w:r w:rsidRPr="00376F3B">
        <w:rPr>
          <w:rFonts w:ascii="Calibri" w:eastAsia="標楷體" w:hAnsi="Calibri"/>
          <w:color w:val="000000"/>
          <w:sz w:val="28"/>
          <w:szCs w:val="22"/>
        </w:rPr>
        <w:t>(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請註明清楚內容及教師姓名</w:t>
      </w:r>
      <w:r w:rsidRPr="00376F3B">
        <w:rPr>
          <w:rFonts w:ascii="Calibri" w:eastAsia="標楷體" w:hAnsi="Calibri"/>
          <w:color w:val="000000"/>
          <w:sz w:val="28"/>
          <w:szCs w:val="22"/>
        </w:rPr>
        <w:t>)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Default="00D53FD1" w:rsidP="00683FFC">
      <w:pPr>
        <w:spacing w:line="400" w:lineRule="exact"/>
        <w:rPr>
          <w:rFonts w:eastAsia="標楷體"/>
          <w:sz w:val="28"/>
        </w:rPr>
      </w:pPr>
    </w:p>
    <w:sectPr w:rsidR="00D53FD1" w:rsidSect="00845778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7F0" w:rsidRDefault="005227F0" w:rsidP="00CD1F58">
      <w:r>
        <w:separator/>
      </w:r>
    </w:p>
  </w:endnote>
  <w:endnote w:type="continuationSeparator" w:id="0">
    <w:p w:rsidR="005227F0" w:rsidRDefault="005227F0" w:rsidP="00CD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7F0" w:rsidRDefault="005227F0" w:rsidP="00CD1F58">
      <w:r>
        <w:separator/>
      </w:r>
    </w:p>
  </w:footnote>
  <w:footnote w:type="continuationSeparator" w:id="0">
    <w:p w:rsidR="005227F0" w:rsidRDefault="005227F0" w:rsidP="00CD1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856AC28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316B7C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28C312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C94714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75E3D8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F88239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948783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9D2E78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2D16093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18F242A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D8A2654E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F1AE5FF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2020F48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5850786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EE388ABA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80BE641C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F0F23824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04CFBF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1907B9"/>
    <w:rsid w:val="001D5730"/>
    <w:rsid w:val="00292A9B"/>
    <w:rsid w:val="002B42F9"/>
    <w:rsid w:val="00461541"/>
    <w:rsid w:val="004D10B6"/>
    <w:rsid w:val="005227F0"/>
    <w:rsid w:val="005C1555"/>
    <w:rsid w:val="00683FFC"/>
    <w:rsid w:val="006B5173"/>
    <w:rsid w:val="006D502F"/>
    <w:rsid w:val="00744263"/>
    <w:rsid w:val="00783329"/>
    <w:rsid w:val="00814AC4"/>
    <w:rsid w:val="00845778"/>
    <w:rsid w:val="00910EE0"/>
    <w:rsid w:val="00A01F38"/>
    <w:rsid w:val="00A318AD"/>
    <w:rsid w:val="00A41C08"/>
    <w:rsid w:val="00B214AF"/>
    <w:rsid w:val="00C756B5"/>
    <w:rsid w:val="00C84A1D"/>
    <w:rsid w:val="00CC13AD"/>
    <w:rsid w:val="00CD1F58"/>
    <w:rsid w:val="00D53FD1"/>
    <w:rsid w:val="00E07895"/>
    <w:rsid w:val="00E92391"/>
    <w:rsid w:val="00F0750D"/>
    <w:rsid w:val="00F123FB"/>
    <w:rsid w:val="00F31957"/>
    <w:rsid w:val="00FA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577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5778"/>
    <w:rPr>
      <w:color w:val="0000FF"/>
      <w:u w:val="single"/>
    </w:rPr>
  </w:style>
  <w:style w:type="paragraph" w:styleId="a4">
    <w:name w:val="header"/>
    <w:basedOn w:val="a"/>
    <w:link w:val="a5"/>
    <w:rsid w:val="00CD1F5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D1F58"/>
    <w:rPr>
      <w:kern w:val="2"/>
    </w:rPr>
  </w:style>
  <w:style w:type="paragraph" w:styleId="a6">
    <w:name w:val="footer"/>
    <w:basedOn w:val="a"/>
    <w:link w:val="a7"/>
    <w:rsid w:val="00CD1F5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D1F5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rriculum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2</TotalTime>
  <Pages>1</Pages>
  <Words>324</Words>
  <Characters>166</Characters>
  <Application>Microsoft Office Word</Application>
  <DocSecurity>0</DocSecurity>
  <Lines>1</Lines>
  <Paragraphs>1</Paragraphs>
  <ScaleCrop>false</ScaleCrop>
  <Company/>
  <LinksUpToDate>false</LinksUpToDate>
  <CharactersWithSpaces>489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6</cp:revision>
  <cp:lastPrinted>2010-08-18T00:24:00Z</cp:lastPrinted>
  <dcterms:created xsi:type="dcterms:W3CDTF">2013-02-17T07:03:00Z</dcterms:created>
  <dcterms:modified xsi:type="dcterms:W3CDTF">2016-02-13T07:12:00Z</dcterms:modified>
</cp:coreProperties>
</file>