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931780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 w:rsidR="006231AD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0F1E27">
        <w:rPr>
          <w:rFonts w:eastAsia="標楷體" w:hint="eastAsia"/>
          <w:sz w:val="28"/>
        </w:rPr>
        <w:t>日文閱讀與翻譯</w:t>
      </w:r>
      <w:r w:rsidR="00C620FE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適用科別：</w:t>
      </w:r>
      <w:r w:rsidR="000F1E27">
        <w:rPr>
          <w:rFonts w:eastAsia="標楷體" w:hint="eastAsia"/>
          <w:sz w:val="28"/>
        </w:rPr>
        <w:t>應日科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0F1E27">
        <w:rPr>
          <w:rFonts w:eastAsia="標楷體" w:hint="eastAsia"/>
          <w:sz w:val="28"/>
        </w:rPr>
        <w:t>二年義班</w:t>
      </w:r>
      <w:r w:rsidR="00C620FE">
        <w:rPr>
          <w:rFonts w:eastAsia="標楷體" w:hint="eastAsia"/>
          <w:sz w:val="28"/>
        </w:rPr>
        <w:t xml:space="preserve">  </w:t>
      </w:r>
      <w:r w:rsidR="00C620FE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F1E27" w:rsidRPr="000F1E27" w:rsidRDefault="000F1E27" w:rsidP="000F1E27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１．透過本課程，讓同學可以打好日文的單字、語彙、讀解、文法的基礎。</w:t>
      </w:r>
    </w:p>
    <w:p w:rsidR="00D53FD1" w:rsidRPr="000F1E27" w:rsidRDefault="000F1E27" w:rsidP="000F1E27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２．使每位同學均能通過日本語能力檢定。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0F1E27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931780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</w:t>
      </w:r>
      <w:r w:rsidR="000F1E27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931780">
        <w:rPr>
          <w:rFonts w:eastAsia="標楷體" w:hint="eastAsia"/>
          <w:sz w:val="28"/>
        </w:rPr>
        <w:t xml:space="preserve"> 40</w:t>
      </w:r>
      <w:bookmarkStart w:id="0" w:name="_GoBack"/>
      <w:bookmarkEnd w:id="0"/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0F1E27" w:rsidRDefault="000F1E27" w:rsidP="000F1E2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１．本教材每課均有新的單字出現，讓同學多學新的單字。</w:t>
            </w:r>
          </w:p>
          <w:p w:rsidR="000F1E27" w:rsidRDefault="000F1E27" w:rsidP="000F1E2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２．有很多的句型可供同學們熟練。</w:t>
            </w:r>
          </w:p>
          <w:p w:rsidR="000F1E27" w:rsidRDefault="000F1E27" w:rsidP="000F1E2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３．每課均有會話練習，提供了生活中會遭遇到的各種場面練習。</w:t>
            </w:r>
          </w:p>
          <w:p w:rsidR="00D53FD1" w:rsidRPr="000F1E27" w:rsidRDefault="00D53FD1">
            <w:pPr>
              <w:spacing w:line="40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53FD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１．L26課：説明；～んです。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２．L27課：可能動詞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３．L28課：～ながら～；～し～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４．L29課：補助動詞(～てしまう)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５．L30課：補助動詞(～てある；～ておく)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６．L31課：意向形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７．L32課：動詞た形；～かもしれません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F25703">
              <w:rPr>
                <w:rFonts w:ascii="標楷體" w:eastAsia="標楷體" w:hAnsi="標楷體" w:hint="eastAsia"/>
                <w:sz w:val="28"/>
              </w:rPr>
              <w:t>８．L33課：命令形；禁止形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９．L34課：～とおり；～あとで；～ないで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１０．L35課：仮定形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１１．L36課：～ようになる；～ようにする</w:t>
            </w:r>
          </w:p>
          <w:p w:rsidR="00242B7E" w:rsidRPr="00F25703" w:rsidRDefault="00242B7E" w:rsidP="000F1E2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１２．L37課：受身形</w:t>
            </w:r>
          </w:p>
          <w:p w:rsidR="00242B7E" w:rsidRPr="00242B7E" w:rsidRDefault="00242B7E" w:rsidP="000F1E27">
            <w:pPr>
              <w:spacing w:line="400" w:lineRule="exact"/>
              <w:jc w:val="both"/>
              <w:rPr>
                <w:rFonts w:eastAsia="MS Mincho"/>
                <w:sz w:val="28"/>
                <w:lang w:eastAsia="ja-JP"/>
              </w:rPr>
            </w:pPr>
            <w:r w:rsidRPr="00F25703">
              <w:rPr>
                <w:rFonts w:ascii="標楷體" w:eastAsia="標楷體" w:hAnsi="標楷體" w:hint="eastAsia"/>
                <w:sz w:val="28"/>
                <w:lang w:eastAsia="ja-JP"/>
              </w:rPr>
              <w:t>１３．L38課：動詞</w:t>
            </w:r>
            <w:r w:rsidR="00AA1F02" w:rsidRPr="00F25703">
              <w:rPr>
                <w:rFonts w:ascii="標楷體" w:eastAsia="標楷體" w:hAnsi="標楷體" w:hint="eastAsia"/>
                <w:sz w:val="28"/>
                <w:lang w:eastAsia="ja-JP"/>
              </w:rPr>
              <w:t>辞書形のは形容形です。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931780" w:rsidRPr="00376F3B" w:rsidRDefault="00931780" w:rsidP="00931780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76F3B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76F3B">
        <w:rPr>
          <w:rFonts w:ascii="Calibri" w:eastAsia="標楷體" w:hAnsi="Calibri" w:hint="eastAsia"/>
          <w:sz w:val="28"/>
          <w:szCs w:val="22"/>
        </w:rPr>
        <w:t>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8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Default="00D53FD1" w:rsidP="00CF06CA">
      <w:pPr>
        <w:spacing w:line="400" w:lineRule="exact"/>
        <w:rPr>
          <w:rFonts w:eastAsia="標楷體"/>
          <w:sz w:val="28"/>
        </w:rPr>
      </w:pPr>
    </w:p>
    <w:sectPr w:rsidR="00D53FD1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57" w:rsidRDefault="00903F57" w:rsidP="000F1E27">
      <w:r>
        <w:separator/>
      </w:r>
    </w:p>
  </w:endnote>
  <w:endnote w:type="continuationSeparator" w:id="0">
    <w:p w:rsidR="00903F57" w:rsidRDefault="00903F57" w:rsidP="000F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57" w:rsidRDefault="00903F57" w:rsidP="000F1E27">
      <w:r>
        <w:separator/>
      </w:r>
    </w:p>
  </w:footnote>
  <w:footnote w:type="continuationSeparator" w:id="0">
    <w:p w:rsidR="00903F57" w:rsidRDefault="00903F57" w:rsidP="000F1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3F4EE8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20C2FA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3AEE4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B04EB9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59E47D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DF488A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26C505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3FE8CC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D7225E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DB0033C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17CAB6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6BA07C0A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FC75AE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3490C9C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9754FBA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D83869C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5FF491A2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60F4C4C8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F1E27"/>
    <w:rsid w:val="00242B7E"/>
    <w:rsid w:val="002B42F9"/>
    <w:rsid w:val="003D2564"/>
    <w:rsid w:val="006231AD"/>
    <w:rsid w:val="007110A6"/>
    <w:rsid w:val="007A201C"/>
    <w:rsid w:val="00814AC4"/>
    <w:rsid w:val="00903F57"/>
    <w:rsid w:val="00910EE0"/>
    <w:rsid w:val="00931780"/>
    <w:rsid w:val="00A41C08"/>
    <w:rsid w:val="00AA1F02"/>
    <w:rsid w:val="00C620FE"/>
    <w:rsid w:val="00CC52F9"/>
    <w:rsid w:val="00CF06CA"/>
    <w:rsid w:val="00D53FD1"/>
    <w:rsid w:val="00DE230E"/>
    <w:rsid w:val="00F2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0F1E2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0F1E27"/>
    <w:rPr>
      <w:kern w:val="2"/>
    </w:rPr>
  </w:style>
  <w:style w:type="paragraph" w:styleId="a6">
    <w:name w:val="footer"/>
    <w:basedOn w:val="a"/>
    <w:link w:val="a7"/>
    <w:rsid w:val="000F1E2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0F1E27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10</TotalTime>
  <Pages>1</Pages>
  <Words>462</Words>
  <Characters>187</Characters>
  <Application>Microsoft Office Word</Application>
  <DocSecurity>0</DocSecurity>
  <Lines>1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8</cp:revision>
  <cp:lastPrinted>2011-08-12T02:30:00Z</cp:lastPrinted>
  <dcterms:created xsi:type="dcterms:W3CDTF">2012-02-12T12:16:00Z</dcterms:created>
  <dcterms:modified xsi:type="dcterms:W3CDTF">2016-02-13T07:12:00Z</dcterms:modified>
</cp:coreProperties>
</file>