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D1" w:rsidRDefault="00D53FD1">
      <w:pPr>
        <w:ind w:firstLineChars="100" w:firstLine="480"/>
        <w:rPr>
          <w:rFonts w:eastAsia="標楷體" w:hint="eastAsia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DD72E6">
        <w:rPr>
          <w:rFonts w:eastAsia="標楷體" w:hint="eastAsia"/>
          <w:sz w:val="48"/>
        </w:rPr>
        <w:t>4</w:t>
      </w:r>
      <w:r>
        <w:rPr>
          <w:rFonts w:eastAsia="標楷體" w:hint="eastAsia"/>
          <w:sz w:val="48"/>
        </w:rPr>
        <w:t>學年度第</w:t>
      </w:r>
      <w:r w:rsidR="00707CC4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 w:rsidR="009A6A1A">
        <w:rPr>
          <w:rFonts w:eastAsia="標楷體" w:hint="eastAsia"/>
          <w:sz w:val="28"/>
        </w:rPr>
        <w:t>數位多媒體設計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>
        <w:rPr>
          <w:rFonts w:eastAsia="標楷體" w:hint="eastAsia"/>
          <w:sz w:val="28"/>
        </w:rPr>
        <w:t xml:space="preserve">  </w:t>
      </w:r>
      <w:r w:rsidR="00175B55">
        <w:rPr>
          <w:rFonts w:eastAsia="標楷體" w:hint="eastAsia"/>
          <w:sz w:val="28"/>
        </w:rPr>
        <w:t>廣告設計</w:t>
      </w:r>
      <w:r>
        <w:rPr>
          <w:rFonts w:eastAsia="標楷體" w:hint="eastAsia"/>
          <w:sz w:val="28"/>
        </w:rPr>
        <w:t xml:space="preserve"> 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 </w:t>
      </w:r>
      <w:r w:rsidR="00175B55">
        <w:rPr>
          <w:rFonts w:eastAsia="標楷體" w:hint="eastAsia"/>
          <w:sz w:val="28"/>
        </w:rPr>
        <w:t>三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教學目標</w:t>
      </w:r>
    </w:p>
    <w:p w:rsidR="009A6A1A" w:rsidRDefault="009A6A1A" w:rsidP="009A6A1A">
      <w:pPr>
        <w:numPr>
          <w:ilvl w:val="0"/>
          <w:numId w:val="4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協助加深概念，認識各應用設計軟體。</w:t>
      </w:r>
    </w:p>
    <w:p w:rsidR="009A6A1A" w:rsidRDefault="009A6A1A" w:rsidP="009A6A1A">
      <w:pPr>
        <w:numPr>
          <w:ilvl w:val="0"/>
          <w:numId w:val="4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數位設計的應用。</w:t>
      </w:r>
    </w:p>
    <w:p w:rsidR="009A6A1A" w:rsidRPr="009A6A1A" w:rsidRDefault="009A6A1A" w:rsidP="009A6A1A">
      <w:pPr>
        <w:numPr>
          <w:ilvl w:val="0"/>
          <w:numId w:val="4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實務操作。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</w:t>
      </w:r>
      <w:r w:rsidR="00175B55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　上課週數：</w:t>
      </w:r>
      <w:r w:rsidR="00903EC8">
        <w:rPr>
          <w:rFonts w:eastAsia="標楷體" w:hint="eastAsia"/>
          <w:sz w:val="28"/>
        </w:rPr>
        <w:t>2</w:t>
      </w:r>
      <w:r w:rsidR="007760B7">
        <w:rPr>
          <w:rFonts w:eastAsia="標楷體" w:hint="eastAsia"/>
          <w:sz w:val="28"/>
        </w:rPr>
        <w:t>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每週授課節數：</w:t>
      </w:r>
      <w:r w:rsidR="00175B55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</w:t>
      </w:r>
      <w:r w:rsidR="007760B7">
        <w:rPr>
          <w:rFonts w:eastAsia="標楷體" w:hint="eastAsia"/>
          <w:sz w:val="28"/>
        </w:rPr>
        <w:t>40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8"/>
        <w:gridCol w:w="8552"/>
      </w:tblGrid>
      <w:tr w:rsidR="00D53FD1" w:rsidTr="00175B55">
        <w:tblPrEx>
          <w:tblCellMar>
            <w:top w:w="0" w:type="dxa"/>
            <w:bottom w:w="0" w:type="dxa"/>
          </w:tblCellMar>
        </w:tblPrEx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D53FD1" w:rsidRDefault="009A6A1A" w:rsidP="00175B55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介紹各個設計軟體介面、功能</w:t>
            </w:r>
          </w:p>
          <w:p w:rsidR="00175B55" w:rsidRDefault="009A6A1A" w:rsidP="00175B55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培養正確的工作概念</w:t>
            </w:r>
          </w:p>
          <w:p w:rsidR="00175B55" w:rsidRPr="00175B55" w:rsidRDefault="009A6A1A" w:rsidP="00175B55">
            <w:pPr>
              <w:numPr>
                <w:ilvl w:val="0"/>
                <w:numId w:val="5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實務操作的練習</w:t>
            </w:r>
          </w:p>
        </w:tc>
      </w:tr>
      <w:tr w:rsidR="00D53FD1" w:rsidTr="00175B55">
        <w:tblPrEx>
          <w:tblCellMar>
            <w:top w:w="0" w:type="dxa"/>
            <w:bottom w:w="0" w:type="dxa"/>
          </w:tblCellMar>
        </w:tblPrEx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  <w:vAlign w:val="center"/>
          </w:tcPr>
          <w:p w:rsidR="009A6A1A" w:rsidRPr="009A6A1A" w:rsidRDefault="009A6A1A" w:rsidP="00707CC4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eastAsia="標楷體" w:hint="eastAsia"/>
                <w:sz w:val="28"/>
                <w:szCs w:val="28"/>
              </w:rPr>
            </w:pPr>
            <w:r w:rsidRPr="009A6A1A">
              <w:rPr>
                <w:rFonts w:ascii="標楷體" w:eastAsia="標楷體" w:hAnsi="標楷體" w:hint="eastAsia"/>
                <w:sz w:val="28"/>
                <w:szCs w:val="28"/>
              </w:rPr>
              <w:t>數位設計的發展</w:t>
            </w:r>
          </w:p>
          <w:p w:rsidR="009A6A1A" w:rsidRPr="009A6A1A" w:rsidRDefault="009A6A1A" w:rsidP="00707CC4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eastAsia="標楷體" w:hint="eastAsia"/>
                <w:sz w:val="28"/>
                <w:szCs w:val="28"/>
              </w:rPr>
            </w:pPr>
            <w:r w:rsidRPr="009A6A1A">
              <w:rPr>
                <w:rFonts w:ascii="標楷體" w:eastAsia="標楷體" w:hAnsi="標楷體" w:hint="eastAsia"/>
                <w:sz w:val="28"/>
                <w:szCs w:val="28"/>
              </w:rPr>
              <w:t>網際網路與數位設計的應用</w:t>
            </w:r>
          </w:p>
          <w:p w:rsidR="00707CC4" w:rsidRPr="009A6A1A" w:rsidRDefault="009A6A1A" w:rsidP="00707CC4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9A6A1A">
              <w:rPr>
                <w:rFonts w:ascii="標楷體" w:eastAsia="標楷體" w:hint="eastAsia"/>
                <w:sz w:val="28"/>
                <w:szCs w:val="28"/>
              </w:rPr>
              <w:t>向量、點陣繪圖講解</w:t>
            </w:r>
          </w:p>
          <w:p w:rsidR="00707CC4" w:rsidRPr="009A6A1A" w:rsidRDefault="009A6A1A" w:rsidP="00707CC4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eastAsia="標楷體" w:hint="eastAsia"/>
                <w:sz w:val="28"/>
                <w:szCs w:val="28"/>
              </w:rPr>
            </w:pPr>
            <w:r w:rsidRPr="009A6A1A">
              <w:rPr>
                <w:rFonts w:ascii="標楷體" w:eastAsia="標楷體" w:hAnsi="標楷體" w:hint="eastAsia"/>
                <w:sz w:val="28"/>
                <w:szCs w:val="28"/>
              </w:rPr>
              <w:t>圖像處理軟體講解</w:t>
            </w:r>
          </w:p>
          <w:p w:rsidR="009A6A1A" w:rsidRPr="009A6A1A" w:rsidRDefault="009A6A1A" w:rsidP="00707CC4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eastAsia="標楷體" w:hint="eastAsia"/>
                <w:sz w:val="28"/>
                <w:szCs w:val="28"/>
              </w:rPr>
            </w:pPr>
            <w:r w:rsidRPr="009A6A1A">
              <w:rPr>
                <w:rFonts w:ascii="標楷體" w:eastAsia="標楷體" w:hAnsi="標楷體" w:hint="eastAsia"/>
                <w:sz w:val="28"/>
                <w:szCs w:val="28"/>
              </w:rPr>
              <w:t>動畫軟體講解</w:t>
            </w:r>
          </w:p>
          <w:p w:rsidR="009A6A1A" w:rsidRDefault="009A6A1A" w:rsidP="00707CC4">
            <w:pPr>
              <w:numPr>
                <w:ilvl w:val="0"/>
                <w:numId w:val="6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 w:rsidRPr="009A6A1A">
              <w:rPr>
                <w:rFonts w:ascii="標楷體" w:eastAsia="標楷體" w:hAnsi="標楷體" w:hint="eastAsia"/>
                <w:sz w:val="28"/>
                <w:szCs w:val="28"/>
              </w:rPr>
              <w:t>繪圖實作</w:t>
            </w:r>
          </w:p>
        </w:tc>
      </w:tr>
      <w:tr w:rsidR="00D53FD1">
        <w:tblPrEx>
          <w:tblCellMar>
            <w:top w:w="0" w:type="dxa"/>
            <w:bottom w:w="0" w:type="dxa"/>
          </w:tblCellMar>
        </w:tblPrEx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 w:hint="eastAsia"/>
                <w:sz w:val="32"/>
              </w:rPr>
            </w:pPr>
          </w:p>
        </w:tc>
      </w:tr>
      <w:tr w:rsidR="00D53FD1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 w:hint="eastAsia"/>
                <w:sz w:val="32"/>
              </w:rPr>
            </w:pPr>
          </w:p>
        </w:tc>
      </w:tr>
      <w:tr w:rsidR="00003098" w:rsidTr="00003098">
        <w:tblPrEx>
          <w:tblCellMar>
            <w:top w:w="0" w:type="dxa"/>
            <w:bottom w:w="0" w:type="dxa"/>
          </w:tblCellMar>
          <w:tblLook w:val="04A0"/>
        </w:tblPrEx>
        <w:trPr>
          <w:cantSplit/>
          <w:trHeight w:hRule="exact" w:val="20"/>
        </w:trPr>
        <w:tc>
          <w:tcPr>
            <w:tcW w:w="1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ind w:left="960" w:hanging="960"/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  <w:p w:rsidR="00003098" w:rsidRDefault="00003098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3098" w:rsidRDefault="00003098">
            <w:pPr>
              <w:rPr>
                <w:rFonts w:eastAsia="標楷體"/>
                <w:sz w:val="32"/>
              </w:rPr>
            </w:pPr>
          </w:p>
        </w:tc>
      </w:tr>
    </w:tbl>
    <w:p w:rsidR="00047AEC" w:rsidRPr="00F70B9A" w:rsidRDefault="00003098" w:rsidP="00047AEC">
      <w:pPr>
        <w:spacing w:line="400" w:lineRule="exact"/>
        <w:rPr>
          <w:rFonts w:eastAsia="標楷體" w:hint="eastAsia"/>
          <w:color w:val="000000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/>
          <w:sz w:val="28"/>
        </w:rPr>
        <w:t>e-mail:</w:t>
      </w:r>
      <w:r>
        <w:rPr>
          <w:rFonts w:eastAsia="標楷體"/>
          <w:color w:val="FF0000"/>
          <w:sz w:val="28"/>
        </w:rPr>
        <w:t xml:space="preserve"> </w:t>
      </w:r>
      <w:hyperlink r:id="rId7" w:history="1">
        <w:r>
          <w:rPr>
            <w:rStyle w:val="a3"/>
            <w:rFonts w:eastAsia="標楷體"/>
            <w:sz w:val="28"/>
          </w:rPr>
          <w:t>cy095145@tkcvs.tp.edu.tw</w:t>
        </w:r>
      </w:hyperlink>
      <w:r>
        <w:rPr>
          <w:rFonts w:eastAsia="標楷體"/>
          <w:color w:val="FF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(</w:t>
      </w:r>
      <w:r>
        <w:rPr>
          <w:rFonts w:eastAsia="標楷體" w:hint="eastAsia"/>
          <w:color w:val="000000"/>
          <w:sz w:val="28"/>
        </w:rPr>
        <w:t>請註明清楚內容及教師姓名</w:t>
      </w:r>
      <w:r>
        <w:rPr>
          <w:rFonts w:eastAsia="標楷體"/>
          <w:color w:val="000000"/>
          <w:sz w:val="28"/>
        </w:rPr>
        <w:t>)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E230E" w:rsidRPr="00F70B9A" w:rsidRDefault="00DE230E" w:rsidP="00047AEC">
      <w:pPr>
        <w:spacing w:line="400" w:lineRule="exact"/>
        <w:rPr>
          <w:rFonts w:hint="eastAsia"/>
          <w:color w:val="000000"/>
        </w:rPr>
      </w:pPr>
    </w:p>
    <w:sectPr w:rsidR="00DE230E" w:rsidRPr="00F70B9A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E6B" w:rsidRDefault="00413E6B" w:rsidP="005E1E1B">
      <w:r>
        <w:separator/>
      </w:r>
    </w:p>
  </w:endnote>
  <w:endnote w:type="continuationSeparator" w:id="1">
    <w:p w:rsidR="00413E6B" w:rsidRDefault="00413E6B" w:rsidP="005E1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E6B" w:rsidRDefault="00413E6B" w:rsidP="005E1E1B">
      <w:r>
        <w:separator/>
      </w:r>
    </w:p>
  </w:footnote>
  <w:footnote w:type="continuationSeparator" w:id="1">
    <w:p w:rsidR="00413E6B" w:rsidRDefault="00413E6B" w:rsidP="005E1E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B00"/>
    <w:multiLevelType w:val="hybridMultilevel"/>
    <w:tmpl w:val="FCACDFC8"/>
    <w:lvl w:ilvl="0" w:tplc="E7F41ADE">
      <w:start w:val="1"/>
      <w:numFmt w:val="taiwaneseCountingThousand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E173B77"/>
    <w:multiLevelType w:val="hybridMultilevel"/>
    <w:tmpl w:val="6934514C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7851B5E"/>
    <w:multiLevelType w:val="hybridMultilevel"/>
    <w:tmpl w:val="FDE85CEA"/>
    <w:lvl w:ilvl="0" w:tplc="0E4CC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A01400F"/>
    <w:multiLevelType w:val="hybridMultilevel"/>
    <w:tmpl w:val="5278220A"/>
    <w:lvl w:ilvl="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61194C0C"/>
    <w:multiLevelType w:val="hybridMultilevel"/>
    <w:tmpl w:val="1EDE905A"/>
    <w:lvl w:ilvl="0" w:tplc="6658B4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C08"/>
    <w:rsid w:val="00003098"/>
    <w:rsid w:val="00047AEC"/>
    <w:rsid w:val="000577E3"/>
    <w:rsid w:val="00133906"/>
    <w:rsid w:val="00141287"/>
    <w:rsid w:val="00175B55"/>
    <w:rsid w:val="001A5740"/>
    <w:rsid w:val="002366EB"/>
    <w:rsid w:val="0027387D"/>
    <w:rsid w:val="00290384"/>
    <w:rsid w:val="002B42F9"/>
    <w:rsid w:val="002C6841"/>
    <w:rsid w:val="002F2566"/>
    <w:rsid w:val="00326A29"/>
    <w:rsid w:val="003D5204"/>
    <w:rsid w:val="00413E6B"/>
    <w:rsid w:val="005E1E1B"/>
    <w:rsid w:val="00627136"/>
    <w:rsid w:val="00707CC4"/>
    <w:rsid w:val="00752B14"/>
    <w:rsid w:val="007760B7"/>
    <w:rsid w:val="007A201C"/>
    <w:rsid w:val="007F0AA5"/>
    <w:rsid w:val="00814AC4"/>
    <w:rsid w:val="008322F9"/>
    <w:rsid w:val="00903EC8"/>
    <w:rsid w:val="00910EE0"/>
    <w:rsid w:val="009A6A1A"/>
    <w:rsid w:val="00A41C08"/>
    <w:rsid w:val="00CD3BDA"/>
    <w:rsid w:val="00D53FD1"/>
    <w:rsid w:val="00DD72E6"/>
    <w:rsid w:val="00DE230E"/>
    <w:rsid w:val="00F42758"/>
    <w:rsid w:val="00F70B9A"/>
    <w:rsid w:val="00FB0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5E1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E1E1B"/>
    <w:rPr>
      <w:kern w:val="2"/>
    </w:rPr>
  </w:style>
  <w:style w:type="paragraph" w:styleId="a6">
    <w:name w:val="footer"/>
    <w:basedOn w:val="a"/>
    <w:link w:val="a7"/>
    <w:rsid w:val="005E1E1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E1E1B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y095145@tk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1</TotalTime>
  <Pages>1</Pages>
  <Words>275</Words>
  <Characters>160</Characters>
  <Application>Microsoft Office Word</Application>
  <DocSecurity>0</DocSecurity>
  <Lines>1</Lines>
  <Paragraphs>1</Paragraphs>
  <ScaleCrop>false</ScaleCrop>
  <Company/>
  <LinksUpToDate>false</LinksUpToDate>
  <CharactersWithSpaces>434</CharactersWithSpaces>
  <SharedDoc>false</SharedDoc>
  <HLinks>
    <vt:vector size="6" baseType="variant">
      <vt:variant>
        <vt:i4>5701754</vt:i4>
      </vt:variant>
      <vt:variant>
        <vt:i4>0</vt:i4>
      </vt:variant>
      <vt:variant>
        <vt:i4>0</vt:i4>
      </vt:variant>
      <vt:variant>
        <vt:i4>5</vt:i4>
      </vt:variant>
      <vt:variant>
        <vt:lpwstr>mailto:cy095145@tkcvs.tp.edu.tw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subject/>
  <dc:creator>tom</dc:creator>
  <cp:keywords/>
  <cp:lastModifiedBy>陳智軒</cp:lastModifiedBy>
  <cp:revision>2</cp:revision>
  <cp:lastPrinted>2013-01-24T00:52:00Z</cp:lastPrinted>
  <dcterms:created xsi:type="dcterms:W3CDTF">2016-02-24T11:47:00Z</dcterms:created>
  <dcterms:modified xsi:type="dcterms:W3CDTF">2016-02-24T11:47:00Z</dcterms:modified>
</cp:coreProperties>
</file>