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CA120B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635FC8" w:rsidRDefault="00635FC8" w:rsidP="00CA120B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科目： </w:t>
      </w:r>
      <w:r w:rsidR="0004159D">
        <w:rPr>
          <w:rFonts w:ascii="標楷體" w:eastAsia="標楷體" w:hAnsi="標楷體" w:hint="eastAsia"/>
          <w:sz w:val="28"/>
        </w:rPr>
        <w:t>日語會話</w:t>
      </w:r>
      <w:r w:rsidR="00CA120B">
        <w:rPr>
          <w:rFonts w:ascii="標楷體" w:eastAsia="標楷體" w:hAnsi="標楷體" w:hint="eastAsia"/>
          <w:sz w:val="28"/>
        </w:rPr>
        <w:t xml:space="preserve">    </w:t>
      </w:r>
      <w:r w:rsidR="00257D8E">
        <w:rPr>
          <w:rFonts w:ascii="標楷體" w:eastAsia="標楷體" w:hAnsi="標楷體" w:hint="eastAsia"/>
          <w:sz w:val="28"/>
        </w:rPr>
        <w:t>適用科別：觀光</w:t>
      </w:r>
      <w:r>
        <w:rPr>
          <w:rFonts w:ascii="標楷體" w:eastAsia="標楷體" w:hAnsi="標楷體" w:hint="eastAsia"/>
          <w:sz w:val="28"/>
        </w:rPr>
        <w:t>科</w:t>
      </w:r>
      <w:r w:rsidR="00CA120B">
        <w:rPr>
          <w:rFonts w:ascii="標楷體" w:eastAsia="標楷體" w:hAnsi="標楷體" w:hint="eastAsia"/>
          <w:sz w:val="28"/>
        </w:rPr>
        <w:t xml:space="preserve">  年級：</w:t>
      </w:r>
      <w:proofErr w:type="gramStart"/>
      <w:r w:rsidR="00CA120B">
        <w:rPr>
          <w:rFonts w:ascii="標楷體" w:eastAsia="標楷體" w:hAnsi="標楷體" w:hint="eastAsia"/>
          <w:sz w:val="28"/>
        </w:rPr>
        <w:t>一</w:t>
      </w:r>
      <w:proofErr w:type="gramEnd"/>
      <w:r w:rsidR="00CA120B">
        <w:rPr>
          <w:rFonts w:ascii="標楷體" w:eastAsia="標楷體" w:hAnsi="標楷體" w:hint="eastAsia"/>
          <w:sz w:val="28"/>
        </w:rPr>
        <w:t>誠正齊平莊   教師：</w:t>
      </w:r>
      <w:proofErr w:type="gramStart"/>
      <w:r w:rsidR="00CA120B">
        <w:rPr>
          <w:rFonts w:ascii="標楷體" w:eastAsia="標楷體" w:hAnsi="標楷體" w:hint="eastAsia"/>
          <w:sz w:val="28"/>
        </w:rPr>
        <w:t>鍾韶瑛</w:t>
      </w:r>
      <w:proofErr w:type="gramEnd"/>
    </w:p>
    <w:p w:rsidR="00635FC8" w:rsidRDefault="00635FC8" w:rsidP="00635FC8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打穩初級文法與句型的基礎、注重</w:t>
      </w:r>
      <w:proofErr w:type="gramStart"/>
      <w:r>
        <w:rPr>
          <w:rFonts w:ascii="標楷體" w:hAnsi="標楷體" w:hint="eastAsia"/>
          <w:spacing w:val="0"/>
          <w:sz w:val="28"/>
        </w:rPr>
        <w:t>日文說與聽</w:t>
      </w:r>
      <w:proofErr w:type="gramEnd"/>
      <w:r>
        <w:rPr>
          <w:rFonts w:ascii="標楷體" w:hAnsi="標楷體" w:hint="eastAsia"/>
          <w:spacing w:val="0"/>
          <w:sz w:val="28"/>
        </w:rPr>
        <w:t>的練習。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並且於授課時適時穿插關於日本文化、影劇、日文歌曲教學、時勢等話題，用以提高學員學習的興趣，必要時進行討論。</w:t>
      </w:r>
    </w:p>
    <w:p w:rsidR="00635FC8" w:rsidRDefault="00635FC8" w:rsidP="00635FC8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(貳)　時間分配:</w:t>
      </w:r>
    </w:p>
    <w:p w:rsidR="00635FC8" w:rsidRDefault="00A319EA" w:rsidP="00635FC8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635FC8">
        <w:rPr>
          <w:rFonts w:ascii="標楷體" w:eastAsia="標楷體" w:hAnsi="標楷體" w:hint="eastAsia"/>
          <w:sz w:val="28"/>
        </w:rPr>
        <w:t xml:space="preserve"> 　上課週數：</w:t>
      </w:r>
      <w:r w:rsidR="00406CA5">
        <w:rPr>
          <w:rFonts w:ascii="標楷體" w:eastAsia="標楷體" w:hAnsi="標楷體" w:hint="eastAsia"/>
          <w:sz w:val="28"/>
        </w:rPr>
        <w:t>21</w:t>
      </w:r>
      <w:r w:rsidR="00635FC8">
        <w:rPr>
          <w:rFonts w:ascii="標楷體" w:eastAsia="標楷體" w:hAnsi="標楷體" w:hint="eastAsia"/>
          <w:sz w:val="28"/>
        </w:rPr>
        <w:t xml:space="preserve">   　 </w:t>
      </w:r>
      <w:r w:rsidR="00406CA5">
        <w:rPr>
          <w:rFonts w:ascii="標楷體" w:eastAsia="標楷體" w:hAnsi="標楷體" w:hint="eastAsia"/>
          <w:sz w:val="28"/>
        </w:rPr>
        <w:t>每週授課節數：2</w:t>
      </w:r>
      <w:r w:rsidR="00635FC8">
        <w:rPr>
          <w:rFonts w:ascii="標楷體" w:eastAsia="標楷體" w:hAnsi="標楷體" w:hint="eastAsia"/>
          <w:sz w:val="28"/>
        </w:rPr>
        <w:t xml:space="preserve">節   合計 </w:t>
      </w:r>
      <w:r w:rsidR="00406CA5">
        <w:rPr>
          <w:rFonts w:ascii="標楷體" w:eastAsia="標楷體" w:hAnsi="標楷體" w:hint="eastAsia"/>
          <w:sz w:val="28"/>
        </w:rPr>
        <w:t>42</w:t>
      </w:r>
      <w:r w:rsidR="00635FC8">
        <w:rPr>
          <w:rFonts w:ascii="標楷體" w:eastAsia="標楷體" w:hAnsi="標楷體" w:hint="eastAsia"/>
          <w:sz w:val="28"/>
        </w:rPr>
        <w:t xml:space="preserve"> 節</w:t>
      </w:r>
    </w:p>
    <w:p w:rsidR="00635FC8" w:rsidRDefault="00635FC8" w:rsidP="00635FC8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(參)　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635FC8" w:rsidTr="00635FC8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課程摘要</w:t>
            </w:r>
          </w:p>
        </w:tc>
        <w:tc>
          <w:tcPr>
            <w:tcW w:w="8552" w:type="dxa"/>
          </w:tcPr>
          <w:p w:rsidR="00635FC8" w:rsidRPr="00257D8E" w:rsidRDefault="00635FC8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第一課　五十音表</w:t>
            </w:r>
          </w:p>
          <w:p w:rsidR="00635FC8" w:rsidRPr="00257D8E" w:rsidRDefault="00635FC8" w:rsidP="00635FC8">
            <w:pPr>
              <w:pStyle w:val="a4"/>
              <w:rPr>
                <w:sz w:val="32"/>
                <w:szCs w:val="32"/>
              </w:rPr>
            </w:pPr>
          </w:p>
          <w:p w:rsidR="00635FC8" w:rsidRPr="00257D8E" w:rsidRDefault="00CA120B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第二～五</w:t>
            </w:r>
            <w:r w:rsidR="00635FC8" w:rsidRPr="00257D8E">
              <w:rPr>
                <w:rFonts w:ascii="標楷體" w:eastAsia="標楷體" w:hAnsi="標楷體" w:hint="eastAsia"/>
                <w:sz w:val="32"/>
                <w:szCs w:val="32"/>
              </w:rPr>
              <w:t>課　本文</w:t>
            </w:r>
            <w:bookmarkStart w:id="0" w:name="_GoBack"/>
            <w:bookmarkEnd w:id="0"/>
          </w:p>
          <w:p w:rsidR="00635FC8" w:rsidRPr="00257D8E" w:rsidRDefault="00635FC8" w:rsidP="00635FC8">
            <w:pPr>
              <w:pStyle w:val="a4"/>
              <w:rPr>
                <w:sz w:val="32"/>
                <w:szCs w:val="32"/>
              </w:rPr>
            </w:pPr>
          </w:p>
        </w:tc>
      </w:tr>
      <w:tr w:rsidR="00635FC8" w:rsidTr="00635FC8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課程大綱</w:t>
            </w:r>
          </w:p>
        </w:tc>
        <w:tc>
          <w:tcPr>
            <w:tcW w:w="8552" w:type="dxa"/>
          </w:tcPr>
          <w:p w:rsidR="00635FC8" w:rsidRPr="00257D8E" w:rsidRDefault="00635FC8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第一課　五十音表</w:t>
            </w:r>
          </w:p>
          <w:p w:rsidR="00635FC8" w:rsidRPr="00257D8E" w:rsidRDefault="00635FC8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　　　　ドリルの練習（演練）</w:t>
            </w:r>
          </w:p>
          <w:p w:rsidR="00635FC8" w:rsidRPr="00257D8E" w:rsidRDefault="00635FC8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</w:p>
          <w:p w:rsidR="00635FC8" w:rsidRPr="00257D8E" w:rsidRDefault="00CA120B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第二～五</w:t>
            </w:r>
            <w:r w:rsidR="00635FC8" w:rsidRPr="00257D8E">
              <w:rPr>
                <w:rFonts w:ascii="標楷體" w:eastAsia="標楷體" w:hAnsi="標楷體" w:hint="eastAsia"/>
                <w:sz w:val="32"/>
                <w:szCs w:val="32"/>
              </w:rPr>
              <w:t>課　本文</w:t>
            </w:r>
          </w:p>
          <w:p w:rsidR="00635FC8" w:rsidRPr="00257D8E" w:rsidRDefault="00257D8E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　　　　　　演練</w:t>
            </w:r>
            <w:proofErr w:type="gramStart"/>
            <w:r>
              <w:rPr>
                <w:rFonts w:ascii="標楷體" w:eastAsia="標楷體" w:hAnsi="標楷體" w:hint="eastAsia"/>
                <w:sz w:val="32"/>
                <w:szCs w:val="32"/>
              </w:rPr>
              <w:t>──文型</w:t>
            </w:r>
            <w:proofErr w:type="gramEnd"/>
            <w:r>
              <w:rPr>
                <w:rFonts w:ascii="標楷體" w:eastAsia="標楷體" w:hAnsi="標楷體" w:hint="eastAsia"/>
                <w:sz w:val="32"/>
                <w:szCs w:val="32"/>
              </w:rPr>
              <w:t>；翻譯；填空；造句；發音</w:t>
            </w:r>
            <w:r w:rsidR="00635FC8" w:rsidRPr="00257D8E">
              <w:rPr>
                <w:rFonts w:ascii="標楷體" w:eastAsia="標楷體" w:hAnsi="標楷體" w:hint="eastAsia"/>
                <w:sz w:val="32"/>
                <w:szCs w:val="32"/>
              </w:rPr>
              <w:t>之練習</w:t>
            </w:r>
          </w:p>
          <w:p w:rsidR="00635FC8" w:rsidRPr="00257D8E" w:rsidRDefault="00635FC8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 xml:space="preserve">　　　　　　應用會話</w:t>
            </w:r>
          </w:p>
          <w:p w:rsidR="00635FC8" w:rsidRPr="00257D8E" w:rsidRDefault="00635FC8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 xml:space="preserve">　　　　　　生字表</w:t>
            </w:r>
          </w:p>
          <w:p w:rsidR="00635FC8" w:rsidRPr="00257D8E" w:rsidRDefault="00257D8E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 xml:space="preserve">　　　　　　</w:t>
            </w:r>
            <w:r w:rsidRPr="00257D8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日本の行事</w:t>
            </w:r>
          </w:p>
          <w:p w:rsidR="00635FC8" w:rsidRPr="00257D8E" w:rsidRDefault="00635FC8" w:rsidP="00635FC8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</w:p>
        </w:tc>
      </w:tr>
      <w:tr w:rsidR="00635FC8" w:rsidTr="00635FC8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635FC8" w:rsidRDefault="00635FC8" w:rsidP="00635FC8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635FC8" w:rsidTr="00635FC8">
        <w:trPr>
          <w:cantSplit/>
          <w:trHeight w:hRule="exact" w:val="20"/>
        </w:trPr>
        <w:tc>
          <w:tcPr>
            <w:tcW w:w="1708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D53FD1" w:rsidRDefault="00CA120B" w:rsidP="00406CA5">
      <w:pPr>
        <w:spacing w:line="400" w:lineRule="exac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Pr="00A8191F">
          <w:rPr>
            <w:rStyle w:val="a3"/>
            <w:rFonts w:eastAsia="標楷體" w:hint="eastAsia"/>
            <w:sz w:val="28"/>
          </w:rPr>
          <w:t>c</w:t>
        </w:r>
        <w:r w:rsidRPr="00221934">
          <w:rPr>
            <w:rStyle w:val="a3"/>
            <w:rFonts w:eastAsia="標楷體" w:hint="eastAsia"/>
            <w:sz w:val="28"/>
          </w:rPr>
          <w:t>urriculum</w:t>
        </w:r>
        <w:r w:rsidRPr="00A8191F">
          <w:rPr>
            <w:rStyle w:val="a3"/>
            <w:rFonts w:eastAsia="標楷體" w:hint="eastAsia"/>
            <w:sz w:val="28"/>
          </w:rPr>
          <w:t>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sectPr w:rsidR="00D53FD1" w:rsidSect="002511A7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0D6" w:rsidRDefault="001930D6" w:rsidP="00257D8E">
      <w:r>
        <w:separator/>
      </w:r>
    </w:p>
  </w:endnote>
  <w:endnote w:type="continuationSeparator" w:id="0">
    <w:p w:rsidR="001930D6" w:rsidRDefault="001930D6" w:rsidP="0025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0D6" w:rsidRDefault="001930D6" w:rsidP="00257D8E">
      <w:r>
        <w:separator/>
      </w:r>
    </w:p>
  </w:footnote>
  <w:footnote w:type="continuationSeparator" w:id="0">
    <w:p w:rsidR="001930D6" w:rsidRDefault="001930D6" w:rsidP="0025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2DF6B28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A22F8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C9EF9D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6B6808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19A301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6AA9FE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34EB5D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6D0A69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00677E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FCA4E5B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8C8A047E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C5862BF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1E029AE0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1F3241F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AE6E5E64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8D080BD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4EF45432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6118550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334AE"/>
    <w:rsid w:val="0004159D"/>
    <w:rsid w:val="001930D6"/>
    <w:rsid w:val="002511A7"/>
    <w:rsid w:val="00257D8E"/>
    <w:rsid w:val="002B42F9"/>
    <w:rsid w:val="00406CA5"/>
    <w:rsid w:val="00635FC8"/>
    <w:rsid w:val="00814AC4"/>
    <w:rsid w:val="00847BB3"/>
    <w:rsid w:val="00910EE0"/>
    <w:rsid w:val="00A319EA"/>
    <w:rsid w:val="00A41C08"/>
    <w:rsid w:val="00CA120B"/>
    <w:rsid w:val="00CC13AD"/>
    <w:rsid w:val="00D53FD1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A7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11A7"/>
    <w:rPr>
      <w:color w:val="0000FF"/>
      <w:u w:val="single"/>
    </w:rPr>
  </w:style>
  <w:style w:type="paragraph" w:styleId="2">
    <w:name w:val="Body Text 2"/>
    <w:basedOn w:val="a"/>
    <w:rsid w:val="00635FC8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styleId="a4">
    <w:name w:val="Body Text"/>
    <w:basedOn w:val="a"/>
    <w:rsid w:val="00635FC8"/>
    <w:pPr>
      <w:spacing w:line="100" w:lineRule="atLeast"/>
      <w:jc w:val="both"/>
    </w:pPr>
    <w:rPr>
      <w:rFonts w:ascii="標楷體" w:eastAsia="標楷體" w:hAnsi="標楷體"/>
      <w:sz w:val="28"/>
      <w:szCs w:val="24"/>
    </w:rPr>
  </w:style>
  <w:style w:type="paragraph" w:styleId="a5">
    <w:name w:val="header"/>
    <w:basedOn w:val="a"/>
    <w:link w:val="a6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257D8E"/>
    <w:rPr>
      <w:kern w:val="2"/>
    </w:rPr>
  </w:style>
  <w:style w:type="paragraph" w:styleId="a7">
    <w:name w:val="footer"/>
    <w:basedOn w:val="a"/>
    <w:link w:val="a8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257D8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y095145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374</TotalTime>
  <Pages>1</Pages>
  <Words>306</Words>
  <Characters>191</Characters>
  <Application>Microsoft Office Word</Application>
  <DocSecurity>0</DocSecurity>
  <Lines>1</Lines>
  <Paragraphs>1</Paragraphs>
  <ScaleCrop>false</ScaleCrop>
  <Company/>
  <LinksUpToDate>false</LinksUpToDate>
  <CharactersWithSpaces>496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8</cp:revision>
  <cp:lastPrinted>2010-08-18T00:24:00Z</cp:lastPrinted>
  <dcterms:created xsi:type="dcterms:W3CDTF">2012-09-02T13:19:00Z</dcterms:created>
  <dcterms:modified xsi:type="dcterms:W3CDTF">2015-08-30T06:23:00Z</dcterms:modified>
</cp:coreProperties>
</file>